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9"/>
        <w:gridCol w:w="3162"/>
        <w:gridCol w:w="1391"/>
        <w:gridCol w:w="18"/>
        <w:gridCol w:w="292"/>
        <w:gridCol w:w="569"/>
        <w:gridCol w:w="1560"/>
        <w:gridCol w:w="1044"/>
      </w:tblGrid>
      <w:tr w:rsidR="00C04E51" w:rsidRPr="00215260" w:rsidTr="00891D2D">
        <w:trPr>
          <w:trHeight w:val="367"/>
          <w:tblHeader/>
        </w:trPr>
        <w:tc>
          <w:tcPr>
            <w:tcW w:w="9975" w:type="dxa"/>
            <w:gridSpan w:val="8"/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C04E51" w:rsidRPr="00CB3E07" w:rsidRDefault="00C04E51" w:rsidP="00157444">
            <w:pPr>
              <w:tabs>
                <w:tab w:val="right" w:pos="9817"/>
              </w:tabs>
              <w:spacing w:before="40" w:after="40"/>
              <w:rPr>
                <w:b/>
                <w:sz w:val="24"/>
              </w:rPr>
            </w:pPr>
            <w:bookmarkStart w:id="0" w:name="_GoBack"/>
            <w:bookmarkEnd w:id="0"/>
            <w:r w:rsidRPr="00CB3E07">
              <w:rPr>
                <w:b/>
                <w:sz w:val="24"/>
              </w:rPr>
              <w:t>Part 1 – Submission details</w:t>
            </w:r>
            <w:r w:rsidRPr="00CB3E07">
              <w:rPr>
                <w:b/>
                <w:sz w:val="24"/>
              </w:rPr>
              <w:tab/>
            </w:r>
          </w:p>
        </w:tc>
      </w:tr>
      <w:tr w:rsidR="00C04E51" w:rsidRPr="00215260" w:rsidTr="007F11FE">
        <w:trPr>
          <w:trHeight w:val="487"/>
        </w:trPr>
        <w:tc>
          <w:tcPr>
            <w:tcW w:w="1939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01461F" w:rsidP="0001461F">
            <w:pPr>
              <w:ind w:right="-108"/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Proponent</w:t>
            </w:r>
            <w:r w:rsidR="00EB5FEF" w:rsidRPr="00891D2D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sdt>
          <w:sdtPr>
            <w:rPr>
              <w:szCs w:val="22"/>
            </w:rPr>
            <w:id w:val="-1423718151"/>
            <w:placeholder>
              <w:docPart w:val="8AF3D611552F496FBCE5BA3A9D63A031"/>
            </w:placeholder>
            <w:showingPlcHdr/>
            <w:text/>
          </w:sdtPr>
          <w:sdtEndPr/>
          <w:sdtContent>
            <w:tc>
              <w:tcPr>
                <w:tcW w:w="4553" w:type="dxa"/>
                <w:gridSpan w:val="2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C04E51" w:rsidRPr="001469A0" w:rsidRDefault="00613C8E" w:rsidP="005A3239">
                <w:pPr>
                  <w:rPr>
                    <w:szCs w:val="22"/>
                  </w:rPr>
                </w:pPr>
                <w:r w:rsidRPr="003B0FC5">
                  <w:rPr>
                    <w:rStyle w:val="PlaceholderText"/>
                    <w:sz w:val="20"/>
                    <w:szCs w:val="20"/>
                  </w:rPr>
                  <w:t xml:space="preserve">Insert name of </w:t>
                </w:r>
                <w:r w:rsidR="005A3239">
                  <w:rPr>
                    <w:rStyle w:val="PlaceholderText"/>
                    <w:sz w:val="20"/>
                    <w:szCs w:val="20"/>
                  </w:rPr>
                  <w:t>proponent.</w:t>
                </w:r>
              </w:p>
            </w:tc>
          </w:sdtContent>
        </w:sdt>
        <w:tc>
          <w:tcPr>
            <w:tcW w:w="879" w:type="dxa"/>
            <w:gridSpan w:val="3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7F11FE" w:rsidP="000D7B11">
            <w:pPr>
              <w:ind w:right="-131"/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ACN/ABN</w:t>
            </w:r>
          </w:p>
        </w:tc>
        <w:sdt>
          <w:sdtPr>
            <w:rPr>
              <w:rFonts w:cs="Calibri"/>
              <w:sz w:val="20"/>
              <w:szCs w:val="20"/>
            </w:rPr>
            <w:id w:val="-422032014"/>
            <w:placeholder>
              <w:docPart w:val="CD7455A6EDEF46548762E758FF77A6E7"/>
            </w:placeholder>
            <w:showingPlcHdr/>
            <w:text/>
          </w:sdtPr>
          <w:sdtEndPr/>
          <w:sdtContent>
            <w:tc>
              <w:tcPr>
                <w:tcW w:w="2604" w:type="dxa"/>
                <w:gridSpan w:val="2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C04E51" w:rsidRPr="00C04E51" w:rsidRDefault="007F11FE" w:rsidP="000D7B11">
                <w:pPr>
                  <w:rPr>
                    <w:rFonts w:cs="Calibri"/>
                    <w:sz w:val="18"/>
                    <w:szCs w:val="18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Enter</w:t>
                </w:r>
                <w:r w:rsidRPr="004807CA">
                  <w:rPr>
                    <w:rStyle w:val="PlaceholderText"/>
                    <w:sz w:val="20"/>
                    <w:szCs w:val="20"/>
                  </w:rPr>
                  <w:t xml:space="preserve"> text.</w:t>
                </w:r>
              </w:p>
            </w:tc>
          </w:sdtContent>
        </w:sdt>
      </w:tr>
      <w:tr w:rsidR="00C04E51" w:rsidRPr="00215260" w:rsidTr="000D7B11">
        <w:trPr>
          <w:trHeight w:val="652"/>
        </w:trPr>
        <w:tc>
          <w:tcPr>
            <w:tcW w:w="1939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01461F" w:rsidP="000D7B11">
            <w:pPr>
              <w:ind w:right="-108"/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Proponent</w:t>
            </w:r>
            <w:r w:rsidR="00C04E51" w:rsidRPr="00891D2D">
              <w:rPr>
                <w:b/>
                <w:sz w:val="18"/>
                <w:szCs w:val="18"/>
              </w:rPr>
              <w:t xml:space="preserve"> business address</w:t>
            </w:r>
          </w:p>
        </w:tc>
        <w:sdt>
          <w:sdtPr>
            <w:rPr>
              <w:rFonts w:cs="Calibri"/>
              <w:sz w:val="20"/>
              <w:szCs w:val="20"/>
            </w:rPr>
            <w:id w:val="-165020359"/>
            <w:placeholder>
              <w:docPart w:val="1CB92B680E53402783F56096DB50A360"/>
            </w:placeholder>
            <w:showingPlcHdr/>
            <w:text w:multiLine="1"/>
          </w:sdtPr>
          <w:sdtEndPr/>
          <w:sdtContent>
            <w:tc>
              <w:tcPr>
                <w:tcW w:w="8036" w:type="dxa"/>
                <w:gridSpan w:val="7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C04E51" w:rsidRPr="004807CA" w:rsidRDefault="007F11FE" w:rsidP="007F11FE">
                <w:pPr>
                  <w:rPr>
                    <w:rFonts w:cs="Calibri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Enter</w:t>
                </w:r>
                <w:r w:rsidR="004807CA" w:rsidRPr="004807CA">
                  <w:rPr>
                    <w:rStyle w:val="PlaceholderText"/>
                    <w:sz w:val="20"/>
                    <w:szCs w:val="20"/>
                  </w:rPr>
                  <w:t xml:space="preserve"> text.</w:t>
                </w:r>
              </w:p>
            </w:tc>
          </w:sdtContent>
        </w:sdt>
      </w:tr>
      <w:tr w:rsidR="00C04E51" w:rsidRPr="00215260" w:rsidTr="000D7B11">
        <w:trPr>
          <w:trHeight w:val="328"/>
        </w:trPr>
        <w:tc>
          <w:tcPr>
            <w:tcW w:w="1939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C04E51" w:rsidP="000D7B11">
            <w:pPr>
              <w:ind w:right="-108"/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Telephone</w:t>
            </w:r>
          </w:p>
        </w:tc>
        <w:sdt>
          <w:sdtPr>
            <w:rPr>
              <w:rFonts w:cs="Calibri"/>
              <w:sz w:val="20"/>
              <w:szCs w:val="20"/>
            </w:rPr>
            <w:id w:val="779536388"/>
            <w:placeholder>
              <w:docPart w:val="561CC165BA744957A0FBCC24B2E20D31"/>
            </w:placeholder>
            <w:showingPlcHdr/>
            <w:text/>
          </w:sdtPr>
          <w:sdtEndPr/>
          <w:sdtContent>
            <w:tc>
              <w:tcPr>
                <w:tcW w:w="3162" w:type="dxa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C04E51" w:rsidRPr="001469A0" w:rsidRDefault="007F11FE" w:rsidP="009F573D">
                <w:pPr>
                  <w:rPr>
                    <w:rFonts w:cs="Calibri"/>
                    <w:szCs w:val="22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</w:t>
                </w:r>
                <w:r w:rsidR="009F573D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p>
            </w:tc>
          </w:sdtContent>
        </w:sdt>
        <w:tc>
          <w:tcPr>
            <w:tcW w:w="1409" w:type="dxa"/>
            <w:gridSpan w:val="2"/>
            <w:shd w:val="clear" w:color="auto" w:fill="auto"/>
            <w:vAlign w:val="center"/>
          </w:tcPr>
          <w:p w:rsidR="00C04E51" w:rsidRPr="00891D2D" w:rsidRDefault="00C04E51" w:rsidP="000D7B11">
            <w:pPr>
              <w:rPr>
                <w:rFonts w:cs="Calibri"/>
                <w:b/>
                <w:sz w:val="18"/>
                <w:szCs w:val="18"/>
              </w:rPr>
            </w:pPr>
            <w:r w:rsidRPr="00891D2D">
              <w:rPr>
                <w:rFonts w:cs="Calibri"/>
                <w:b/>
                <w:sz w:val="18"/>
                <w:szCs w:val="18"/>
              </w:rPr>
              <w:t>Fax (if any)</w:t>
            </w:r>
          </w:p>
        </w:tc>
        <w:sdt>
          <w:sdtPr>
            <w:rPr>
              <w:rFonts w:cs="Calibri"/>
              <w:sz w:val="20"/>
              <w:szCs w:val="20"/>
            </w:rPr>
            <w:id w:val="1134836763"/>
            <w:placeholder>
              <w:docPart w:val="F653BB78C1DD4AE38BB2E2EE3A5EF190"/>
            </w:placeholder>
            <w:showingPlcHdr/>
            <w:text/>
          </w:sdtPr>
          <w:sdtEndPr/>
          <w:sdtContent>
            <w:tc>
              <w:tcPr>
                <w:tcW w:w="3465" w:type="dxa"/>
                <w:gridSpan w:val="4"/>
                <w:shd w:val="clear" w:color="auto" w:fill="auto"/>
                <w:vAlign w:val="center"/>
              </w:tcPr>
              <w:p w:rsidR="00C04E51" w:rsidRPr="001469A0" w:rsidRDefault="007F11FE" w:rsidP="007F11FE">
                <w:pPr>
                  <w:rPr>
                    <w:rFonts w:cs="Calibri"/>
                    <w:szCs w:val="22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Enter</w:t>
                </w:r>
                <w:r w:rsidR="00D212CB" w:rsidRPr="004807CA">
                  <w:rPr>
                    <w:rStyle w:val="PlaceholderText"/>
                    <w:sz w:val="20"/>
                    <w:szCs w:val="20"/>
                  </w:rPr>
                  <w:t xml:space="preserve"> text.</w:t>
                </w:r>
              </w:p>
            </w:tc>
          </w:sdtContent>
        </w:sdt>
      </w:tr>
      <w:tr w:rsidR="00C04E51" w:rsidRPr="00215260" w:rsidTr="000D7B11">
        <w:trPr>
          <w:trHeight w:val="487"/>
        </w:trPr>
        <w:tc>
          <w:tcPr>
            <w:tcW w:w="1939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C04E51" w:rsidP="000D7B11">
            <w:pPr>
              <w:ind w:right="-108"/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 xml:space="preserve">Email address </w:t>
            </w:r>
          </w:p>
        </w:tc>
        <w:sdt>
          <w:sdtPr>
            <w:rPr>
              <w:rFonts w:cs="Calibri"/>
              <w:sz w:val="20"/>
              <w:szCs w:val="20"/>
            </w:rPr>
            <w:id w:val="-1464574528"/>
            <w:placeholder>
              <w:docPart w:val="D2B70BBC223543C3837C04558CED13C5"/>
            </w:placeholder>
            <w:showingPlcHdr/>
            <w:text/>
          </w:sdtPr>
          <w:sdtEndPr/>
          <w:sdtContent>
            <w:tc>
              <w:tcPr>
                <w:tcW w:w="3162" w:type="dxa"/>
                <w:shd w:val="clear" w:color="auto" w:fill="auto"/>
                <w:vAlign w:val="center"/>
              </w:tcPr>
              <w:p w:rsidR="00C04E51" w:rsidRPr="001469A0" w:rsidRDefault="007F11FE" w:rsidP="007F11FE">
                <w:pPr>
                  <w:rPr>
                    <w:rFonts w:cs="Calibri"/>
                    <w:szCs w:val="22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Enter</w:t>
                </w:r>
                <w:r w:rsidR="00473003" w:rsidRPr="004807CA">
                  <w:rPr>
                    <w:rStyle w:val="PlaceholderText"/>
                    <w:sz w:val="20"/>
                    <w:szCs w:val="20"/>
                  </w:rPr>
                  <w:t xml:space="preserve"> text.</w:t>
                </w:r>
              </w:p>
            </w:tc>
          </w:sdtContent>
        </w:sdt>
        <w:tc>
          <w:tcPr>
            <w:tcW w:w="1409" w:type="dxa"/>
            <w:gridSpan w:val="2"/>
            <w:shd w:val="clear" w:color="auto" w:fill="auto"/>
            <w:vAlign w:val="center"/>
          </w:tcPr>
          <w:p w:rsidR="00C04E51" w:rsidRPr="00891D2D" w:rsidRDefault="00C04E51" w:rsidP="000D7B11">
            <w:pPr>
              <w:rPr>
                <w:rFonts w:cs="Calibri"/>
                <w:b/>
                <w:sz w:val="18"/>
                <w:szCs w:val="18"/>
              </w:rPr>
            </w:pPr>
            <w:r w:rsidRPr="00891D2D">
              <w:rPr>
                <w:rFonts w:cs="Calibri"/>
                <w:b/>
                <w:sz w:val="18"/>
                <w:szCs w:val="18"/>
              </w:rPr>
              <w:t>Signature</w:t>
            </w:r>
          </w:p>
        </w:tc>
        <w:tc>
          <w:tcPr>
            <w:tcW w:w="3465" w:type="dxa"/>
            <w:gridSpan w:val="4"/>
            <w:shd w:val="clear" w:color="auto" w:fill="auto"/>
            <w:vAlign w:val="center"/>
          </w:tcPr>
          <w:p w:rsidR="00C04E51" w:rsidRPr="001469A0" w:rsidRDefault="00C04E51" w:rsidP="0080339C">
            <w:pPr>
              <w:rPr>
                <w:rFonts w:cs="Calibri"/>
                <w:szCs w:val="22"/>
              </w:rPr>
            </w:pPr>
          </w:p>
        </w:tc>
      </w:tr>
      <w:tr w:rsidR="00C04E51" w:rsidRPr="00215260" w:rsidTr="000D7B11">
        <w:trPr>
          <w:trHeight w:val="487"/>
        </w:trPr>
        <w:tc>
          <w:tcPr>
            <w:tcW w:w="1939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891D2D" w:rsidP="000D7B11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Title n</w:t>
            </w:r>
            <w:r w:rsidR="00C04E51" w:rsidRPr="00891D2D">
              <w:rPr>
                <w:b/>
                <w:sz w:val="18"/>
                <w:szCs w:val="18"/>
              </w:rPr>
              <w:t>umber(s)</w:t>
            </w:r>
          </w:p>
          <w:p w:rsidR="0001461F" w:rsidRPr="00891D2D" w:rsidRDefault="0001461F" w:rsidP="000D7B11">
            <w:pPr>
              <w:ind w:right="-108"/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(if known)</w:t>
            </w:r>
          </w:p>
        </w:tc>
        <w:sdt>
          <w:sdtPr>
            <w:rPr>
              <w:rFonts w:cs="Calibri"/>
              <w:sz w:val="20"/>
              <w:szCs w:val="20"/>
            </w:rPr>
            <w:id w:val="-1820027306"/>
            <w:placeholder>
              <w:docPart w:val="646B0CA727AB45E5B00DF9AA59ED00DD"/>
            </w:placeholder>
            <w:showingPlcHdr/>
            <w:text w:multiLine="1"/>
          </w:sdtPr>
          <w:sdtEndPr/>
          <w:sdtContent>
            <w:tc>
              <w:tcPr>
                <w:tcW w:w="8036" w:type="dxa"/>
                <w:gridSpan w:val="7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C04E51" w:rsidRPr="001469A0" w:rsidRDefault="007F11FE" w:rsidP="007F11FE">
                <w:pPr>
                  <w:rPr>
                    <w:rFonts w:cs="Calibri"/>
                    <w:szCs w:val="22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</w:t>
                </w:r>
                <w:r w:rsidR="00473003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p>
            </w:tc>
          </w:sdtContent>
        </w:sdt>
      </w:tr>
      <w:tr w:rsidR="00C04E51" w:rsidRPr="00215260" w:rsidTr="000D7B11">
        <w:trPr>
          <w:trHeight w:val="731"/>
        </w:trPr>
        <w:tc>
          <w:tcPr>
            <w:tcW w:w="1939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891D2D" w:rsidP="00CE6F28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Document t</w:t>
            </w:r>
            <w:r w:rsidR="00C04E51" w:rsidRPr="00891D2D">
              <w:rPr>
                <w:b/>
                <w:sz w:val="18"/>
                <w:szCs w:val="18"/>
              </w:rPr>
              <w:t>itle (including revision no)</w:t>
            </w:r>
          </w:p>
        </w:tc>
        <w:sdt>
          <w:sdtPr>
            <w:rPr>
              <w:rFonts w:cs="Calibri"/>
              <w:sz w:val="20"/>
              <w:szCs w:val="20"/>
            </w:rPr>
            <w:id w:val="1500301713"/>
            <w:placeholder>
              <w:docPart w:val="D208B136DCD44A54BD30B4D0AF994750"/>
            </w:placeholder>
            <w:showingPlcHdr/>
            <w:text w:multiLine="1"/>
          </w:sdtPr>
          <w:sdtEndPr/>
          <w:sdtContent>
            <w:tc>
              <w:tcPr>
                <w:tcW w:w="8036" w:type="dxa"/>
                <w:gridSpan w:val="7"/>
                <w:shd w:val="clear" w:color="auto" w:fill="auto"/>
                <w:vAlign w:val="center"/>
              </w:tcPr>
              <w:p w:rsidR="00C04E51" w:rsidRPr="00C04E51" w:rsidRDefault="007F11FE" w:rsidP="007F11FE">
                <w:pPr>
                  <w:rPr>
                    <w:rFonts w:cs="Calibri"/>
                    <w:sz w:val="18"/>
                    <w:szCs w:val="18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</w:t>
                </w:r>
                <w:r w:rsidR="00473003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p>
            </w:tc>
          </w:sdtContent>
        </w:sdt>
      </w:tr>
      <w:tr w:rsidR="00C04E51" w:rsidRPr="00215260" w:rsidTr="00CE6F28">
        <w:trPr>
          <w:trHeight w:val="363"/>
        </w:trPr>
        <w:tc>
          <w:tcPr>
            <w:tcW w:w="1939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891D2D" w:rsidP="000D7B11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Document n</w:t>
            </w:r>
            <w:r w:rsidR="005C09D4" w:rsidRPr="00891D2D">
              <w:rPr>
                <w:b/>
                <w:sz w:val="18"/>
                <w:szCs w:val="18"/>
              </w:rPr>
              <w:t>o</w:t>
            </w:r>
          </w:p>
        </w:tc>
        <w:sdt>
          <w:sdtPr>
            <w:rPr>
              <w:rFonts w:cs="Calibri"/>
              <w:sz w:val="20"/>
              <w:szCs w:val="20"/>
            </w:rPr>
            <w:id w:val="167148666"/>
            <w:placeholder>
              <w:docPart w:val="1D5FF453D88441748304D8B1A9715B7B"/>
            </w:placeholder>
            <w:showingPlcHdr/>
            <w:text w:multiLine="1"/>
          </w:sdtPr>
          <w:sdtEndPr/>
          <w:sdtContent>
            <w:tc>
              <w:tcPr>
                <w:tcW w:w="8036" w:type="dxa"/>
                <w:gridSpan w:val="7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C04E51" w:rsidRPr="00C04E51" w:rsidRDefault="007F11FE" w:rsidP="000D7B11">
                <w:pPr>
                  <w:rPr>
                    <w:rFonts w:cs="Calibri"/>
                    <w:sz w:val="18"/>
                    <w:szCs w:val="18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</w:t>
                </w:r>
                <w:r w:rsidR="00473003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p>
            </w:tc>
          </w:sdtContent>
        </w:sdt>
      </w:tr>
      <w:tr w:rsidR="00C04E51" w:rsidRPr="00215260" w:rsidTr="00CE6F28">
        <w:trPr>
          <w:trHeight w:val="355"/>
        </w:trPr>
        <w:tc>
          <w:tcPr>
            <w:tcW w:w="1939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891D2D" w:rsidP="000D7B11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 d</w:t>
            </w:r>
            <w:r w:rsidR="00C04E51" w:rsidRPr="00891D2D">
              <w:rPr>
                <w:b/>
                <w:sz w:val="18"/>
                <w:szCs w:val="18"/>
              </w:rPr>
              <w:t>ate</w:t>
            </w:r>
          </w:p>
        </w:tc>
        <w:tc>
          <w:tcPr>
            <w:tcW w:w="316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1469A0" w:rsidRDefault="00495683" w:rsidP="00D77C0F">
            <w:pPr>
              <w:rPr>
                <w:rFonts w:cs="Calibri"/>
                <w:szCs w:val="22"/>
              </w:rPr>
            </w:pPr>
            <w:sdt>
              <w:sdtPr>
                <w:rPr>
                  <w:rFonts w:cs="Calibri"/>
                  <w:szCs w:val="22"/>
                </w:rPr>
                <w:id w:val="-125938264"/>
                <w:placeholder>
                  <w:docPart w:val="C94C19E4BCC9495DB4B499B4D612F0C5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sz w:val="20"/>
                  <w:szCs w:val="20"/>
                </w:rPr>
              </w:sdtEndPr>
              <w:sdtContent>
                <w:r w:rsidR="00D77C0F" w:rsidRPr="007F11FE">
                  <w:rPr>
                    <w:rStyle w:val="PlaceholderText"/>
                    <w:sz w:val="20"/>
                    <w:szCs w:val="20"/>
                  </w:rPr>
                  <w:t>Select date.</w:t>
                </w:r>
              </w:sdtContent>
            </w:sdt>
          </w:p>
        </w:tc>
        <w:tc>
          <w:tcPr>
            <w:tcW w:w="1701" w:type="dxa"/>
            <w:gridSpan w:val="3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04E51" w:rsidRPr="00891D2D" w:rsidRDefault="00C04E51" w:rsidP="000D7B11">
            <w:pPr>
              <w:ind w:right="-81"/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Submission</w:t>
            </w:r>
            <w:r w:rsidR="00891D2D">
              <w:rPr>
                <w:b/>
                <w:sz w:val="18"/>
                <w:szCs w:val="18"/>
              </w:rPr>
              <w:t xml:space="preserve"> d</w:t>
            </w:r>
            <w:r w:rsidRPr="00891D2D">
              <w:rPr>
                <w:b/>
                <w:sz w:val="18"/>
                <w:szCs w:val="18"/>
              </w:rPr>
              <w:t>ate</w:t>
            </w:r>
          </w:p>
        </w:tc>
        <w:sdt>
          <w:sdtPr>
            <w:rPr>
              <w:rFonts w:cs="Calibri"/>
              <w:szCs w:val="22"/>
            </w:rPr>
            <w:id w:val="-125161700"/>
            <w:placeholder>
              <w:docPart w:val="2977F13965BD4D4492999E6F7FA65EC9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3173" w:type="dxa"/>
                <w:gridSpan w:val="3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C04E51" w:rsidRPr="001469A0" w:rsidRDefault="00D77C0F" w:rsidP="00D77C0F">
                <w:pPr>
                  <w:rPr>
                    <w:rFonts w:cs="Calibri"/>
                    <w:szCs w:val="22"/>
                  </w:rPr>
                </w:pPr>
                <w:r w:rsidRPr="007F11FE">
                  <w:rPr>
                    <w:rStyle w:val="PlaceholderText"/>
                    <w:sz w:val="20"/>
                    <w:szCs w:val="20"/>
                  </w:rPr>
                  <w:t xml:space="preserve">Select </w:t>
                </w:r>
                <w:r w:rsidR="00DD175A" w:rsidRPr="007F11FE">
                  <w:rPr>
                    <w:rStyle w:val="PlaceholderText"/>
                    <w:sz w:val="20"/>
                    <w:szCs w:val="20"/>
                  </w:rPr>
                  <w:t>date</w:t>
                </w:r>
                <w:r w:rsidR="00DD175A" w:rsidRPr="001469A0">
                  <w:rPr>
                    <w:rStyle w:val="PlaceholderText"/>
                    <w:szCs w:val="22"/>
                  </w:rPr>
                  <w:t>.</w:t>
                </w:r>
              </w:p>
            </w:tc>
          </w:sdtContent>
        </w:sdt>
      </w:tr>
      <w:tr w:rsidR="00484D18" w:rsidRPr="004B7BB1" w:rsidTr="00484D18">
        <w:trPr>
          <w:trHeight w:val="305"/>
        </w:trPr>
        <w:tc>
          <w:tcPr>
            <w:tcW w:w="8931" w:type="dxa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84D18" w:rsidRPr="00974B6B" w:rsidRDefault="00484D18" w:rsidP="00974B6B">
            <w:pPr>
              <w:ind w:right="-108"/>
              <w:rPr>
                <w:sz w:val="18"/>
                <w:szCs w:val="18"/>
              </w:rPr>
            </w:pPr>
            <w:r w:rsidRPr="00974B6B">
              <w:rPr>
                <w:sz w:val="18"/>
                <w:szCs w:val="18"/>
              </w:rPr>
              <w:t>Is this the first time this Offshore Project Proposal has been submitted?</w:t>
            </w:r>
          </w:p>
        </w:tc>
        <w:sdt>
          <w:sdtPr>
            <w:rPr>
              <w:sz w:val="18"/>
              <w:szCs w:val="18"/>
            </w:rPr>
            <w:id w:val="-941212572"/>
            <w:placeholder>
              <w:docPart w:val="06973F05F195496AB4D98D783CA16986"/>
            </w:placeholder>
            <w:showingPlcHdr/>
            <w:dropDownList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044" w:type="dxa"/>
                <w:shd w:val="clear" w:color="auto" w:fill="auto"/>
                <w:vAlign w:val="center"/>
              </w:tcPr>
              <w:p w:rsidR="00484D18" w:rsidRPr="00974B6B" w:rsidRDefault="00484D18" w:rsidP="00974B6B">
                <w:pPr>
                  <w:ind w:right="-108"/>
                  <w:rPr>
                    <w:sz w:val="18"/>
                    <w:szCs w:val="18"/>
                  </w:rPr>
                </w:pPr>
                <w:r w:rsidRPr="00974B6B">
                  <w:rPr>
                    <w:sz w:val="18"/>
                    <w:szCs w:val="18"/>
                  </w:rPr>
                  <w:t>Yes/No</w:t>
                </w:r>
              </w:p>
            </w:tc>
          </w:sdtContent>
        </w:sdt>
      </w:tr>
      <w:tr w:rsidR="00C04E51" w:rsidRPr="004B7BB1" w:rsidTr="00067423">
        <w:trPr>
          <w:trHeight w:val="305"/>
        </w:trPr>
        <w:tc>
          <w:tcPr>
            <w:tcW w:w="9975" w:type="dxa"/>
            <w:gridSpan w:val="8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:rsidR="00C04E51" w:rsidRPr="004B7BB1" w:rsidRDefault="00891D2D" w:rsidP="00C04E51">
            <w:r>
              <w:rPr>
                <w:b/>
              </w:rPr>
              <w:t>Reason for s</w:t>
            </w:r>
            <w:r w:rsidR="00157444">
              <w:rPr>
                <w:b/>
              </w:rPr>
              <w:t>ubmission</w:t>
            </w:r>
            <w:r w:rsidR="00C04E51" w:rsidRPr="0076739B">
              <w:t xml:space="preserve"> </w:t>
            </w:r>
            <w:r w:rsidR="00C04E51" w:rsidRPr="00C04E51">
              <w:rPr>
                <w:sz w:val="18"/>
              </w:rPr>
              <w:t>(check where applicable)</w:t>
            </w:r>
          </w:p>
        </w:tc>
      </w:tr>
      <w:tr w:rsidR="006057A1" w:rsidRPr="00215260" w:rsidTr="00C95724">
        <w:trPr>
          <w:trHeight w:val="502"/>
        </w:trPr>
        <w:tc>
          <w:tcPr>
            <w:tcW w:w="8931" w:type="dxa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057A1" w:rsidRPr="00810C28" w:rsidRDefault="0057363E" w:rsidP="006057A1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Initial submission - </w:t>
            </w:r>
            <w:r w:rsidR="006057A1">
              <w:rPr>
                <w:b/>
                <w:sz w:val="20"/>
                <w:szCs w:val="20"/>
              </w:rPr>
              <w:t>Regulation 5A</w:t>
            </w:r>
          </w:p>
          <w:p w:rsidR="006057A1" w:rsidRDefault="006057A1" w:rsidP="0057363E">
            <w:pPr>
              <w:ind w:right="-108"/>
              <w:rPr>
                <w:b/>
                <w:sz w:val="20"/>
                <w:szCs w:val="20"/>
              </w:rPr>
            </w:pPr>
            <w:r w:rsidRPr="00992ACF">
              <w:rPr>
                <w:sz w:val="16"/>
                <w:szCs w:val="18"/>
              </w:rPr>
              <w:t xml:space="preserve">(new </w:t>
            </w:r>
            <w:r>
              <w:rPr>
                <w:sz w:val="16"/>
                <w:szCs w:val="18"/>
              </w:rPr>
              <w:t xml:space="preserve">offshore project proposal) </w:t>
            </w:r>
          </w:p>
        </w:tc>
        <w:sdt>
          <w:sdtPr>
            <w:rPr>
              <w:sz w:val="24"/>
            </w:rPr>
            <w:id w:val="-969204805"/>
            <w14:checkbox>
              <w14:checked w14:val="0"/>
              <w14:checkedState w14:val="00FC" w14:font="Wingdings"/>
              <w14:uncheckedState w14:val="2610" w14:font="Meiryo"/>
            </w14:checkbox>
          </w:sdtPr>
          <w:sdtEndPr/>
          <w:sdtContent>
            <w:tc>
              <w:tcPr>
                <w:tcW w:w="1044" w:type="dxa"/>
                <w:shd w:val="clear" w:color="auto" w:fill="auto"/>
                <w:vAlign w:val="center"/>
              </w:tcPr>
              <w:p w:rsidR="006057A1" w:rsidRDefault="006057A1" w:rsidP="000D7B11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DE2BEB" w:rsidRPr="00215260" w:rsidTr="00C95724">
        <w:trPr>
          <w:trHeight w:val="502"/>
        </w:trPr>
        <w:tc>
          <w:tcPr>
            <w:tcW w:w="8931" w:type="dxa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E2BEB" w:rsidRDefault="00DE2BEB" w:rsidP="006057A1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Resubmission with </w:t>
            </w:r>
            <w:r w:rsidR="00BD53C4">
              <w:rPr>
                <w:b/>
                <w:sz w:val="20"/>
                <w:szCs w:val="20"/>
              </w:rPr>
              <w:t>further information</w:t>
            </w:r>
            <w:r>
              <w:rPr>
                <w:b/>
                <w:sz w:val="20"/>
                <w:szCs w:val="20"/>
              </w:rPr>
              <w:t xml:space="preserve"> – Regulation 5B or 5D(2)</w:t>
            </w:r>
          </w:p>
          <w:p w:rsidR="00DE2BEB" w:rsidRDefault="00DE2BEB" w:rsidP="00DE2BEB">
            <w:pPr>
              <w:ind w:right="-108"/>
              <w:rPr>
                <w:b/>
                <w:sz w:val="20"/>
                <w:szCs w:val="20"/>
              </w:rPr>
            </w:pPr>
            <w:r w:rsidRPr="00992ACF">
              <w:rPr>
                <w:sz w:val="16"/>
                <w:szCs w:val="18"/>
              </w:rPr>
              <w:t>(</w:t>
            </w:r>
            <w:r>
              <w:rPr>
                <w:sz w:val="16"/>
                <w:szCs w:val="18"/>
              </w:rPr>
              <w:t>as a result of Regulator feedback on submission)</w:t>
            </w:r>
          </w:p>
        </w:tc>
        <w:sdt>
          <w:sdtPr>
            <w:rPr>
              <w:sz w:val="24"/>
            </w:rPr>
            <w:id w:val="1889527334"/>
            <w14:checkbox>
              <w14:checked w14:val="0"/>
              <w14:checkedState w14:val="00FC" w14:font="Wingdings"/>
              <w14:uncheckedState w14:val="2610" w14:font="Meiryo"/>
            </w14:checkbox>
          </w:sdtPr>
          <w:sdtEndPr/>
          <w:sdtContent>
            <w:tc>
              <w:tcPr>
                <w:tcW w:w="1044" w:type="dxa"/>
                <w:shd w:val="clear" w:color="auto" w:fill="auto"/>
                <w:vAlign w:val="center"/>
              </w:tcPr>
              <w:p w:rsidR="00DE2BEB" w:rsidRDefault="00BD53C4" w:rsidP="000D7B11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8D1C6E" w:rsidRPr="00215260" w:rsidTr="00C95724">
        <w:trPr>
          <w:trHeight w:val="260"/>
        </w:trPr>
        <w:tc>
          <w:tcPr>
            <w:tcW w:w="8931" w:type="dxa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D1C6E" w:rsidRPr="00810C28" w:rsidRDefault="00484D18" w:rsidP="000D7B11">
            <w:pPr>
              <w:ind w:right="-10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Regulation 5D</w:t>
            </w:r>
          </w:p>
          <w:p w:rsidR="008D1C6E" w:rsidRPr="00992ACF" w:rsidRDefault="008D1C6E" w:rsidP="006057A1">
            <w:pPr>
              <w:ind w:right="-108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(</w:t>
            </w:r>
            <w:r w:rsidR="006057A1">
              <w:rPr>
                <w:sz w:val="16"/>
                <w:szCs w:val="18"/>
              </w:rPr>
              <w:t>submission</w:t>
            </w:r>
            <w:r w:rsidR="0004380C">
              <w:rPr>
                <w:sz w:val="16"/>
                <w:szCs w:val="18"/>
              </w:rPr>
              <w:t xml:space="preserve"> following public comment period</w:t>
            </w:r>
            <w:r>
              <w:rPr>
                <w:sz w:val="16"/>
                <w:szCs w:val="18"/>
              </w:rPr>
              <w:t>)</w:t>
            </w:r>
          </w:p>
        </w:tc>
        <w:sdt>
          <w:sdtPr>
            <w:rPr>
              <w:sz w:val="24"/>
            </w:rPr>
            <w:id w:val="-1582130058"/>
            <w14:checkbox>
              <w14:checked w14:val="0"/>
              <w14:checkedState w14:val="00FC" w14:font="Wingdings"/>
              <w14:uncheckedState w14:val="2610" w14:font="Meiryo"/>
            </w14:checkbox>
          </w:sdtPr>
          <w:sdtEndPr/>
          <w:sdtContent>
            <w:tc>
              <w:tcPr>
                <w:tcW w:w="1044" w:type="dxa"/>
                <w:shd w:val="clear" w:color="auto" w:fill="auto"/>
                <w:vAlign w:val="center"/>
              </w:tcPr>
              <w:p w:rsidR="008D1C6E" w:rsidRPr="003B0FC5" w:rsidRDefault="00484D18" w:rsidP="000D7B11">
                <w:pPr>
                  <w:jc w:val="center"/>
                  <w:rPr>
                    <w:color w:val="6D6E7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8D1C6E" w:rsidRPr="00215260" w:rsidTr="00C95724">
        <w:trPr>
          <w:trHeight w:val="244"/>
        </w:trPr>
        <w:tc>
          <w:tcPr>
            <w:tcW w:w="8931" w:type="dxa"/>
            <w:gridSpan w:val="7"/>
            <w:shd w:val="clear" w:color="auto" w:fill="auto"/>
            <w:tcMar>
              <w:top w:w="28" w:type="dxa"/>
              <w:bottom w:w="28" w:type="dxa"/>
            </w:tcMar>
          </w:tcPr>
          <w:p w:rsidR="0004380C" w:rsidRPr="00810C28" w:rsidRDefault="00484D18" w:rsidP="0004380C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Regulation 5F</w:t>
            </w:r>
          </w:p>
          <w:p w:rsidR="008D1C6E" w:rsidRPr="008D1C6E" w:rsidRDefault="0004380C" w:rsidP="0004380C">
            <w:pPr>
              <w:ind w:right="-108"/>
              <w:rPr>
                <w:sz w:val="16"/>
                <w:szCs w:val="18"/>
              </w:rPr>
            </w:pPr>
            <w:r w:rsidRPr="00992ACF">
              <w:rPr>
                <w:sz w:val="16"/>
                <w:szCs w:val="18"/>
              </w:rPr>
              <w:t>(</w:t>
            </w:r>
            <w:r>
              <w:rPr>
                <w:sz w:val="16"/>
                <w:szCs w:val="18"/>
              </w:rPr>
              <w:t>using the</w:t>
            </w:r>
            <w:r w:rsidRPr="00992ACF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offshore project proposal system for other activities</w:t>
            </w:r>
            <w:r w:rsidRPr="00992ACF">
              <w:rPr>
                <w:sz w:val="16"/>
                <w:szCs w:val="18"/>
              </w:rPr>
              <w:t>)</w:t>
            </w:r>
          </w:p>
        </w:tc>
        <w:sdt>
          <w:sdtPr>
            <w:rPr>
              <w:sz w:val="24"/>
            </w:rPr>
            <w:id w:val="-1276013750"/>
            <w14:checkbox>
              <w14:checked w14:val="0"/>
              <w14:checkedState w14:val="00FC" w14:font="Wingdings"/>
              <w14:uncheckedState w14:val="2610" w14:font="Meiryo"/>
            </w14:checkbox>
          </w:sdtPr>
          <w:sdtEndPr/>
          <w:sdtContent>
            <w:tc>
              <w:tcPr>
                <w:tcW w:w="1044" w:type="dxa"/>
                <w:shd w:val="clear" w:color="auto" w:fill="auto"/>
                <w:vAlign w:val="center"/>
              </w:tcPr>
              <w:p w:rsidR="008D1C6E" w:rsidRPr="003B0FC5" w:rsidRDefault="008D1C6E" w:rsidP="000D7B11">
                <w:pPr>
                  <w:jc w:val="center"/>
                  <w:rPr>
                    <w:color w:val="6D6E72"/>
                    <w:sz w:val="24"/>
                  </w:rPr>
                </w:pPr>
                <w:r w:rsidRPr="003B0FC5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</w:tbl>
    <w:p w:rsidR="000D7B11" w:rsidRDefault="000D7B11" w:rsidP="00C04E51"/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4987"/>
        <w:gridCol w:w="1108"/>
        <w:gridCol w:w="2355"/>
      </w:tblGrid>
      <w:tr w:rsidR="00767FF3" w:rsidRPr="00CB3E07" w:rsidTr="00891D2D">
        <w:trPr>
          <w:trHeight w:val="324"/>
          <w:tblHeader/>
        </w:trPr>
        <w:tc>
          <w:tcPr>
            <w:tcW w:w="9974" w:type="dxa"/>
            <w:gridSpan w:val="4"/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767FF3" w:rsidRPr="00CB3E07" w:rsidRDefault="00067423" w:rsidP="00FA4EA3">
            <w:pPr>
              <w:keepNext/>
              <w:tabs>
                <w:tab w:val="right" w:pos="9817"/>
              </w:tabs>
              <w:rPr>
                <w:b/>
                <w:sz w:val="24"/>
              </w:rPr>
            </w:pPr>
            <w:r>
              <w:br w:type="page"/>
            </w:r>
            <w:r w:rsidR="00767FF3" w:rsidRPr="00CB3E07">
              <w:rPr>
                <w:b/>
                <w:sz w:val="24"/>
              </w:rPr>
              <w:t xml:space="preserve">Part 2 – Details of </w:t>
            </w:r>
            <w:r w:rsidR="006057A1">
              <w:rPr>
                <w:b/>
                <w:sz w:val="24"/>
              </w:rPr>
              <w:t xml:space="preserve">proponent </w:t>
            </w:r>
            <w:r w:rsidR="00767FF3" w:rsidRPr="00CB3E07">
              <w:rPr>
                <w:b/>
                <w:sz w:val="24"/>
              </w:rPr>
              <w:t>nominated liaison person</w:t>
            </w:r>
            <w:r w:rsidR="00767FF3" w:rsidRPr="00CB3E07">
              <w:rPr>
                <w:b/>
                <w:sz w:val="24"/>
              </w:rPr>
              <w:tab/>
            </w:r>
          </w:p>
        </w:tc>
      </w:tr>
      <w:tr w:rsidR="00767FF3" w:rsidRPr="005D7107" w:rsidTr="00067423">
        <w:trPr>
          <w:trHeight w:val="430"/>
        </w:trPr>
        <w:tc>
          <w:tcPr>
            <w:tcW w:w="152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67FF3" w:rsidRPr="00891D2D" w:rsidRDefault="00767FF3" w:rsidP="000D7B11">
            <w:pPr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Name</w:t>
            </w:r>
          </w:p>
        </w:tc>
        <w:sdt>
          <w:sdtPr>
            <w:rPr>
              <w:rFonts w:cs="Calibri"/>
              <w:sz w:val="20"/>
              <w:szCs w:val="20"/>
            </w:rPr>
            <w:id w:val="75484657"/>
            <w:showingPlcHdr/>
            <w:text w:multiLine="1"/>
          </w:sdtPr>
          <w:sdtEndPr/>
          <w:sdtContent>
            <w:tc>
              <w:tcPr>
                <w:tcW w:w="8450" w:type="dxa"/>
                <w:gridSpan w:val="3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767FF3" w:rsidRPr="00B11912" w:rsidRDefault="003B0FC5" w:rsidP="00783718">
                <w:pPr>
                  <w:rPr>
                    <w:sz w:val="18"/>
                    <w:szCs w:val="18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</w:t>
                </w:r>
                <w:r w:rsidR="00DC1CA8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p>
            </w:tc>
          </w:sdtContent>
        </w:sdt>
      </w:tr>
      <w:tr w:rsidR="00767FF3" w:rsidRPr="005D7107" w:rsidTr="00067423">
        <w:trPr>
          <w:trHeight w:val="262"/>
        </w:trPr>
        <w:tc>
          <w:tcPr>
            <w:tcW w:w="1524" w:type="dxa"/>
            <w:shd w:val="clear" w:color="auto" w:fill="auto"/>
            <w:tcMar>
              <w:top w:w="28" w:type="dxa"/>
              <w:bottom w:w="28" w:type="dxa"/>
            </w:tcMar>
          </w:tcPr>
          <w:p w:rsidR="00767FF3" w:rsidRPr="00891D2D" w:rsidRDefault="00067423" w:rsidP="000D7B11">
            <w:pPr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Position</w:t>
            </w:r>
          </w:p>
        </w:tc>
        <w:sdt>
          <w:sdtPr>
            <w:rPr>
              <w:rFonts w:cs="Calibri"/>
              <w:sz w:val="20"/>
              <w:szCs w:val="20"/>
            </w:rPr>
            <w:id w:val="-1749412083"/>
            <w:showingPlcHdr/>
            <w:text w:multiLine="1"/>
          </w:sdtPr>
          <w:sdtEndPr/>
          <w:sdtContent>
            <w:tc>
              <w:tcPr>
                <w:tcW w:w="8450" w:type="dxa"/>
                <w:gridSpan w:val="3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767FF3" w:rsidRPr="007B0C62" w:rsidRDefault="003B0FC5" w:rsidP="00DC1CA8">
                <w:pPr>
                  <w:rPr>
                    <w:rFonts w:cs="Calibri"/>
                    <w:szCs w:val="22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</w:t>
                </w:r>
                <w:r w:rsidR="00DC1CA8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p>
            </w:tc>
          </w:sdtContent>
        </w:sdt>
      </w:tr>
      <w:tr w:rsidR="0004380C" w:rsidRPr="005D7107" w:rsidTr="004B5FCA">
        <w:trPr>
          <w:trHeight w:val="500"/>
        </w:trPr>
        <w:tc>
          <w:tcPr>
            <w:tcW w:w="152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4380C" w:rsidRPr="00891D2D" w:rsidRDefault="0004380C" w:rsidP="002E4B5A">
            <w:pPr>
              <w:ind w:right="-101"/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Business address</w:t>
            </w:r>
          </w:p>
        </w:tc>
        <w:tc>
          <w:tcPr>
            <w:tcW w:w="8450" w:type="dxa"/>
            <w:gridSpan w:val="3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4380C" w:rsidRPr="00767FF3" w:rsidRDefault="00495683" w:rsidP="0004380C">
            <w:pPr>
              <w:rPr>
                <w:rFonts w:cs="Calibri"/>
                <w:sz w:val="18"/>
                <w:szCs w:val="18"/>
              </w:rPr>
            </w:pPr>
            <w:sdt>
              <w:sdtPr>
                <w:rPr>
                  <w:rFonts w:cs="Calibri"/>
                  <w:sz w:val="20"/>
                  <w:szCs w:val="20"/>
                </w:rPr>
                <w:id w:val="-1214494544"/>
                <w:showingPlcHdr/>
                <w:text w:multiLine="1"/>
              </w:sdtPr>
              <w:sdtEndPr/>
              <w:sdtContent>
                <w:r w:rsidR="0004380C">
                  <w:rPr>
                    <w:rStyle w:val="PlaceholderText"/>
                    <w:sz w:val="20"/>
                    <w:szCs w:val="20"/>
                  </w:rPr>
                  <w:t>E</w:t>
                </w:r>
                <w:r w:rsidR="0004380C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sdtContent>
            </w:sdt>
          </w:p>
        </w:tc>
      </w:tr>
      <w:tr w:rsidR="00767FF3" w:rsidRPr="005D7107" w:rsidTr="00067423">
        <w:trPr>
          <w:trHeight w:val="262"/>
        </w:trPr>
        <w:tc>
          <w:tcPr>
            <w:tcW w:w="1524" w:type="dxa"/>
            <w:shd w:val="clear" w:color="auto" w:fill="auto"/>
            <w:tcMar>
              <w:top w:w="28" w:type="dxa"/>
              <w:bottom w:w="28" w:type="dxa"/>
            </w:tcMar>
          </w:tcPr>
          <w:p w:rsidR="00767FF3" w:rsidRPr="00891D2D" w:rsidRDefault="00767FF3" w:rsidP="000D7B11">
            <w:pPr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Email</w:t>
            </w:r>
          </w:p>
        </w:tc>
        <w:tc>
          <w:tcPr>
            <w:tcW w:w="498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67FF3" w:rsidRPr="00767FF3" w:rsidRDefault="00495683" w:rsidP="000D7B11">
            <w:pPr>
              <w:rPr>
                <w:rFonts w:cs="Calibri"/>
                <w:sz w:val="18"/>
                <w:szCs w:val="18"/>
              </w:rPr>
            </w:pPr>
            <w:sdt>
              <w:sdtPr>
                <w:rPr>
                  <w:rFonts w:cs="Calibri"/>
                  <w:sz w:val="20"/>
                  <w:szCs w:val="20"/>
                </w:rPr>
                <w:id w:val="-1130087883"/>
                <w:showingPlcHdr/>
                <w:text/>
              </w:sdtPr>
              <w:sdtEndPr/>
              <w:sdtContent>
                <w:r w:rsidR="003B0FC5">
                  <w:rPr>
                    <w:rStyle w:val="PlaceholderText"/>
                    <w:sz w:val="20"/>
                    <w:szCs w:val="20"/>
                  </w:rPr>
                  <w:t>E</w:t>
                </w:r>
                <w:r w:rsidR="00DC1CA8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sdtContent>
            </w:sdt>
          </w:p>
        </w:tc>
        <w:tc>
          <w:tcPr>
            <w:tcW w:w="1108" w:type="dxa"/>
            <w:shd w:val="clear" w:color="auto" w:fill="auto"/>
            <w:tcMar>
              <w:top w:w="28" w:type="dxa"/>
              <w:bottom w:w="28" w:type="dxa"/>
            </w:tcMar>
          </w:tcPr>
          <w:p w:rsidR="00767FF3" w:rsidRPr="00891D2D" w:rsidRDefault="0004380C" w:rsidP="000D7B11">
            <w:pPr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Telephone</w:t>
            </w:r>
          </w:p>
        </w:tc>
        <w:tc>
          <w:tcPr>
            <w:tcW w:w="235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67FF3" w:rsidRPr="00767FF3" w:rsidRDefault="00495683" w:rsidP="000D7B11">
            <w:pPr>
              <w:rPr>
                <w:rFonts w:cs="Calibri"/>
                <w:sz w:val="18"/>
                <w:szCs w:val="18"/>
              </w:rPr>
            </w:pPr>
            <w:sdt>
              <w:sdtPr>
                <w:rPr>
                  <w:rFonts w:cs="Calibri"/>
                  <w:sz w:val="20"/>
                  <w:szCs w:val="20"/>
                </w:rPr>
                <w:id w:val="1454133413"/>
                <w:showingPlcHdr/>
                <w:text/>
              </w:sdtPr>
              <w:sdtEndPr/>
              <w:sdtContent>
                <w:r w:rsidR="003B0FC5">
                  <w:rPr>
                    <w:rStyle w:val="PlaceholderText"/>
                    <w:sz w:val="20"/>
                    <w:szCs w:val="20"/>
                  </w:rPr>
                  <w:t>E</w:t>
                </w:r>
                <w:r w:rsidR="00DC1CA8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sdtContent>
            </w:sdt>
          </w:p>
        </w:tc>
      </w:tr>
    </w:tbl>
    <w:p w:rsidR="00767FF3" w:rsidRDefault="00767FF3" w:rsidP="00C04E51"/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4987"/>
        <w:gridCol w:w="1108"/>
        <w:gridCol w:w="2355"/>
      </w:tblGrid>
      <w:tr w:rsidR="0004380C" w:rsidRPr="00CB3E07" w:rsidTr="00891D2D">
        <w:trPr>
          <w:trHeight w:val="324"/>
          <w:tblHeader/>
        </w:trPr>
        <w:tc>
          <w:tcPr>
            <w:tcW w:w="9974" w:type="dxa"/>
            <w:gridSpan w:val="4"/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04380C" w:rsidRPr="00CB3E07" w:rsidRDefault="0004380C" w:rsidP="0004380C">
            <w:pPr>
              <w:keepNext/>
              <w:tabs>
                <w:tab w:val="right" w:pos="9817"/>
              </w:tabs>
              <w:rPr>
                <w:b/>
                <w:sz w:val="24"/>
              </w:rPr>
            </w:pPr>
            <w:r>
              <w:br w:type="page"/>
            </w:r>
            <w:r>
              <w:rPr>
                <w:b/>
                <w:sz w:val="24"/>
              </w:rPr>
              <w:t>Part 3</w:t>
            </w:r>
            <w:r w:rsidRPr="00CB3E07">
              <w:rPr>
                <w:b/>
                <w:sz w:val="24"/>
              </w:rPr>
              <w:t xml:space="preserve"> – Details of nominated liaison person for the </w:t>
            </w:r>
            <w:r>
              <w:rPr>
                <w:b/>
                <w:sz w:val="24"/>
              </w:rPr>
              <w:t xml:space="preserve">purpose of </w:t>
            </w:r>
            <w:r w:rsidR="00422185">
              <w:rPr>
                <w:b/>
                <w:sz w:val="24"/>
              </w:rPr>
              <w:t>invoicing</w:t>
            </w:r>
            <w:r w:rsidRPr="00CB3E07">
              <w:rPr>
                <w:b/>
                <w:sz w:val="24"/>
              </w:rPr>
              <w:tab/>
            </w:r>
          </w:p>
        </w:tc>
      </w:tr>
      <w:tr w:rsidR="0004380C" w:rsidRPr="005D7107" w:rsidTr="007876BD">
        <w:trPr>
          <w:trHeight w:val="430"/>
        </w:trPr>
        <w:tc>
          <w:tcPr>
            <w:tcW w:w="152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4380C" w:rsidRPr="00891D2D" w:rsidRDefault="0004380C" w:rsidP="007876BD">
            <w:pPr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Name</w:t>
            </w:r>
          </w:p>
        </w:tc>
        <w:sdt>
          <w:sdtPr>
            <w:rPr>
              <w:rFonts w:cs="Calibri"/>
              <w:sz w:val="20"/>
              <w:szCs w:val="20"/>
            </w:rPr>
            <w:id w:val="1681855245"/>
            <w:showingPlcHdr/>
            <w:text w:multiLine="1"/>
          </w:sdtPr>
          <w:sdtEndPr/>
          <w:sdtContent>
            <w:tc>
              <w:tcPr>
                <w:tcW w:w="8450" w:type="dxa"/>
                <w:gridSpan w:val="3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04380C" w:rsidRPr="00B11912" w:rsidRDefault="0004380C" w:rsidP="007876BD">
                <w:pPr>
                  <w:rPr>
                    <w:sz w:val="18"/>
                    <w:szCs w:val="18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</w:t>
                </w:r>
                <w:r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p>
            </w:tc>
          </w:sdtContent>
        </w:sdt>
      </w:tr>
      <w:tr w:rsidR="0004380C" w:rsidRPr="005D7107" w:rsidTr="007876BD">
        <w:trPr>
          <w:trHeight w:val="262"/>
        </w:trPr>
        <w:tc>
          <w:tcPr>
            <w:tcW w:w="1524" w:type="dxa"/>
            <w:shd w:val="clear" w:color="auto" w:fill="auto"/>
            <w:tcMar>
              <w:top w:w="28" w:type="dxa"/>
              <w:bottom w:w="28" w:type="dxa"/>
            </w:tcMar>
          </w:tcPr>
          <w:p w:rsidR="0004380C" w:rsidRPr="00891D2D" w:rsidRDefault="0004380C" w:rsidP="007876BD">
            <w:pPr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Position</w:t>
            </w:r>
          </w:p>
        </w:tc>
        <w:sdt>
          <w:sdtPr>
            <w:rPr>
              <w:rFonts w:cs="Calibri"/>
              <w:sz w:val="20"/>
              <w:szCs w:val="20"/>
            </w:rPr>
            <w:id w:val="579178938"/>
            <w:showingPlcHdr/>
            <w:text w:multiLine="1"/>
          </w:sdtPr>
          <w:sdtEndPr/>
          <w:sdtContent>
            <w:tc>
              <w:tcPr>
                <w:tcW w:w="8450" w:type="dxa"/>
                <w:gridSpan w:val="3"/>
                <w:shd w:val="clear" w:color="auto" w:fill="auto"/>
                <w:tcMar>
                  <w:top w:w="28" w:type="dxa"/>
                  <w:bottom w:w="28" w:type="dxa"/>
                </w:tcMar>
                <w:vAlign w:val="center"/>
              </w:tcPr>
              <w:p w:rsidR="0004380C" w:rsidRPr="007B0C62" w:rsidRDefault="0004380C" w:rsidP="007876BD">
                <w:pPr>
                  <w:rPr>
                    <w:rFonts w:cs="Calibri"/>
                    <w:szCs w:val="22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E</w:t>
                </w:r>
                <w:r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p>
            </w:tc>
          </w:sdtContent>
        </w:sdt>
      </w:tr>
      <w:tr w:rsidR="0004380C" w:rsidRPr="005D7107" w:rsidTr="00DC3DEE">
        <w:trPr>
          <w:trHeight w:val="500"/>
        </w:trPr>
        <w:tc>
          <w:tcPr>
            <w:tcW w:w="152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4380C" w:rsidRPr="00891D2D" w:rsidRDefault="0004380C" w:rsidP="007876BD">
            <w:pPr>
              <w:ind w:right="-101"/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Business address</w:t>
            </w:r>
          </w:p>
        </w:tc>
        <w:tc>
          <w:tcPr>
            <w:tcW w:w="8450" w:type="dxa"/>
            <w:gridSpan w:val="3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4380C" w:rsidRPr="00767FF3" w:rsidRDefault="00495683" w:rsidP="007876BD">
            <w:pPr>
              <w:rPr>
                <w:rFonts w:cs="Calibri"/>
                <w:sz w:val="18"/>
                <w:szCs w:val="18"/>
              </w:rPr>
            </w:pPr>
            <w:sdt>
              <w:sdtPr>
                <w:rPr>
                  <w:rFonts w:cs="Calibri"/>
                  <w:sz w:val="20"/>
                  <w:szCs w:val="20"/>
                </w:rPr>
                <w:id w:val="1506786492"/>
                <w:showingPlcHdr/>
                <w:text w:multiLine="1"/>
              </w:sdtPr>
              <w:sdtEndPr/>
              <w:sdtContent>
                <w:r w:rsidR="0004380C">
                  <w:rPr>
                    <w:rStyle w:val="PlaceholderText"/>
                    <w:sz w:val="20"/>
                    <w:szCs w:val="20"/>
                  </w:rPr>
                  <w:t>E</w:t>
                </w:r>
                <w:r w:rsidR="0004380C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sdtContent>
            </w:sdt>
          </w:p>
        </w:tc>
      </w:tr>
      <w:tr w:rsidR="0004380C" w:rsidRPr="005D7107" w:rsidTr="007876BD">
        <w:trPr>
          <w:trHeight w:val="262"/>
        </w:trPr>
        <w:tc>
          <w:tcPr>
            <w:tcW w:w="1524" w:type="dxa"/>
            <w:shd w:val="clear" w:color="auto" w:fill="auto"/>
            <w:tcMar>
              <w:top w:w="28" w:type="dxa"/>
              <w:bottom w:w="28" w:type="dxa"/>
            </w:tcMar>
          </w:tcPr>
          <w:p w:rsidR="0004380C" w:rsidRPr="00891D2D" w:rsidRDefault="0004380C" w:rsidP="007876BD">
            <w:pPr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Email</w:t>
            </w:r>
          </w:p>
        </w:tc>
        <w:tc>
          <w:tcPr>
            <w:tcW w:w="498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4380C" w:rsidRPr="00767FF3" w:rsidRDefault="00495683" w:rsidP="007876BD">
            <w:pPr>
              <w:rPr>
                <w:rFonts w:cs="Calibri"/>
                <w:sz w:val="18"/>
                <w:szCs w:val="18"/>
              </w:rPr>
            </w:pPr>
            <w:sdt>
              <w:sdtPr>
                <w:rPr>
                  <w:rFonts w:cs="Calibri"/>
                  <w:sz w:val="20"/>
                  <w:szCs w:val="20"/>
                </w:rPr>
                <w:id w:val="2031372241"/>
                <w:showingPlcHdr/>
                <w:text/>
              </w:sdtPr>
              <w:sdtEndPr/>
              <w:sdtContent>
                <w:r w:rsidR="0004380C">
                  <w:rPr>
                    <w:rStyle w:val="PlaceholderText"/>
                    <w:sz w:val="20"/>
                    <w:szCs w:val="20"/>
                  </w:rPr>
                  <w:t>E</w:t>
                </w:r>
                <w:r w:rsidR="0004380C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sdtContent>
            </w:sdt>
          </w:p>
        </w:tc>
        <w:tc>
          <w:tcPr>
            <w:tcW w:w="1108" w:type="dxa"/>
            <w:shd w:val="clear" w:color="auto" w:fill="auto"/>
            <w:tcMar>
              <w:top w:w="28" w:type="dxa"/>
              <w:bottom w:w="28" w:type="dxa"/>
            </w:tcMar>
          </w:tcPr>
          <w:p w:rsidR="0004380C" w:rsidRPr="00891D2D" w:rsidRDefault="0004380C" w:rsidP="007876BD">
            <w:pPr>
              <w:rPr>
                <w:b/>
                <w:sz w:val="18"/>
                <w:szCs w:val="18"/>
              </w:rPr>
            </w:pPr>
            <w:r w:rsidRPr="00891D2D">
              <w:rPr>
                <w:b/>
                <w:sz w:val="18"/>
                <w:szCs w:val="18"/>
              </w:rPr>
              <w:t>Telephone</w:t>
            </w:r>
          </w:p>
        </w:tc>
        <w:tc>
          <w:tcPr>
            <w:tcW w:w="235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4380C" w:rsidRPr="00767FF3" w:rsidRDefault="00495683" w:rsidP="007876BD">
            <w:pPr>
              <w:rPr>
                <w:rFonts w:cs="Calibri"/>
                <w:sz w:val="18"/>
                <w:szCs w:val="18"/>
              </w:rPr>
            </w:pPr>
            <w:sdt>
              <w:sdtPr>
                <w:rPr>
                  <w:rFonts w:cs="Calibri"/>
                  <w:sz w:val="20"/>
                  <w:szCs w:val="20"/>
                </w:rPr>
                <w:id w:val="1824230597"/>
                <w:showingPlcHdr/>
                <w:text/>
              </w:sdtPr>
              <w:sdtEndPr/>
              <w:sdtContent>
                <w:r w:rsidR="0004380C">
                  <w:rPr>
                    <w:rStyle w:val="PlaceholderText"/>
                    <w:sz w:val="20"/>
                    <w:szCs w:val="20"/>
                  </w:rPr>
                  <w:t>E</w:t>
                </w:r>
                <w:r w:rsidR="0004380C" w:rsidRPr="004807CA">
                  <w:rPr>
                    <w:rStyle w:val="PlaceholderText"/>
                    <w:sz w:val="20"/>
                    <w:szCs w:val="20"/>
                  </w:rPr>
                  <w:t>nter text.</w:t>
                </w:r>
              </w:sdtContent>
            </w:sdt>
          </w:p>
        </w:tc>
      </w:tr>
    </w:tbl>
    <w:p w:rsidR="00F558D1" w:rsidRDefault="00F558D1" w:rsidP="000C3BF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"/>
        <w:gridCol w:w="1807"/>
        <w:gridCol w:w="3402"/>
        <w:gridCol w:w="992"/>
        <w:gridCol w:w="3402"/>
      </w:tblGrid>
      <w:tr w:rsidR="00F558D1" w:rsidRPr="00F558D1" w:rsidTr="00E00603">
        <w:tc>
          <w:tcPr>
            <w:tcW w:w="428" w:type="dxa"/>
          </w:tcPr>
          <w:p w:rsidR="00F558D1" w:rsidRPr="00F558D1" w:rsidRDefault="00F558D1" w:rsidP="00A4006F">
            <w:pPr>
              <w:spacing w:before="20" w:after="20"/>
              <w:rPr>
                <w:sz w:val="18"/>
                <w:szCs w:val="18"/>
              </w:rPr>
            </w:pPr>
            <w:r w:rsidRPr="00F558D1">
              <w:rPr>
                <w:sz w:val="18"/>
                <w:szCs w:val="18"/>
              </w:rPr>
              <w:t>1</w:t>
            </w:r>
          </w:p>
        </w:tc>
        <w:tc>
          <w:tcPr>
            <w:tcW w:w="9603" w:type="dxa"/>
            <w:gridSpan w:val="4"/>
          </w:tcPr>
          <w:p w:rsidR="00F558D1" w:rsidRPr="00F558D1" w:rsidRDefault="00F558D1" w:rsidP="008D1C6E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This </w:t>
            </w:r>
            <w:r w:rsidR="008D1C6E">
              <w:rPr>
                <w:sz w:val="18"/>
                <w:szCs w:val="18"/>
              </w:rPr>
              <w:t>form is for use by a proponent</w:t>
            </w:r>
            <w:r>
              <w:rPr>
                <w:sz w:val="18"/>
                <w:szCs w:val="18"/>
              </w:rPr>
              <w:t xml:space="preserve"> as a cover sheet for submissions to NOPSEMA of </w:t>
            </w:r>
            <w:r w:rsidR="008D1C6E">
              <w:rPr>
                <w:sz w:val="18"/>
                <w:szCs w:val="18"/>
              </w:rPr>
              <w:t>offshore project proposals</w:t>
            </w:r>
            <w:r>
              <w:rPr>
                <w:sz w:val="18"/>
                <w:szCs w:val="18"/>
              </w:rPr>
              <w:t>.</w:t>
            </w:r>
          </w:p>
        </w:tc>
      </w:tr>
      <w:tr w:rsidR="00422185" w:rsidRPr="00F558D1" w:rsidTr="00E00603">
        <w:tc>
          <w:tcPr>
            <w:tcW w:w="428" w:type="dxa"/>
          </w:tcPr>
          <w:p w:rsidR="00422185" w:rsidRPr="00F558D1" w:rsidRDefault="00422185" w:rsidP="00A4006F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</w:p>
        </w:tc>
        <w:tc>
          <w:tcPr>
            <w:tcW w:w="9603" w:type="dxa"/>
            <w:gridSpan w:val="4"/>
          </w:tcPr>
          <w:p w:rsidR="00422185" w:rsidRDefault="00422185" w:rsidP="00DE2BEB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NOPSEMA requires the submission of one electronic copy.</w:t>
            </w:r>
          </w:p>
        </w:tc>
      </w:tr>
      <w:tr w:rsidR="00F558D1" w:rsidRPr="00F558D1" w:rsidTr="00E00603">
        <w:tc>
          <w:tcPr>
            <w:tcW w:w="428" w:type="dxa"/>
          </w:tcPr>
          <w:p w:rsidR="00F558D1" w:rsidRPr="00F558D1" w:rsidRDefault="00422185" w:rsidP="00A4006F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03" w:type="dxa"/>
            <w:gridSpan w:val="4"/>
          </w:tcPr>
          <w:p w:rsidR="00F558D1" w:rsidRPr="00F558D1" w:rsidRDefault="00F558D1" w:rsidP="00A4006F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Electronic versions of submissions should be in Adobe Acrobat file format, fully searchable, full size images and unprotected.</w:t>
            </w:r>
          </w:p>
        </w:tc>
      </w:tr>
      <w:tr w:rsidR="00A4006F" w:rsidRPr="00F558D1" w:rsidTr="00E00603">
        <w:tc>
          <w:tcPr>
            <w:tcW w:w="428" w:type="dxa"/>
            <w:vMerge w:val="restart"/>
          </w:tcPr>
          <w:p w:rsidR="00A4006F" w:rsidRPr="00F558D1" w:rsidRDefault="00422185" w:rsidP="00A4006F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603" w:type="dxa"/>
            <w:gridSpan w:val="4"/>
          </w:tcPr>
          <w:p w:rsidR="00A4006F" w:rsidRPr="00F558D1" w:rsidRDefault="00A4006F" w:rsidP="00A4006F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Submissions may be made by:</w:t>
            </w:r>
          </w:p>
        </w:tc>
      </w:tr>
      <w:tr w:rsidR="00A4006F" w:rsidRPr="00F558D1" w:rsidTr="00E00603">
        <w:tc>
          <w:tcPr>
            <w:tcW w:w="428" w:type="dxa"/>
            <w:vMerge/>
          </w:tcPr>
          <w:p w:rsidR="00A4006F" w:rsidRPr="00F558D1" w:rsidRDefault="00A4006F" w:rsidP="000C3BFA">
            <w:pPr>
              <w:rPr>
                <w:sz w:val="18"/>
                <w:szCs w:val="18"/>
              </w:rPr>
            </w:pPr>
          </w:p>
        </w:tc>
        <w:tc>
          <w:tcPr>
            <w:tcW w:w="1807" w:type="dxa"/>
          </w:tcPr>
          <w:p w:rsidR="00A4006F" w:rsidRPr="00A4006F" w:rsidRDefault="00A4006F" w:rsidP="000C3BFA">
            <w:pPr>
              <w:rPr>
                <w:b/>
                <w:sz w:val="18"/>
                <w:szCs w:val="18"/>
              </w:rPr>
            </w:pPr>
            <w:r w:rsidRPr="00A4006F">
              <w:rPr>
                <w:b/>
                <w:sz w:val="18"/>
                <w:szCs w:val="18"/>
              </w:rPr>
              <w:t>Courier to:</w:t>
            </w:r>
          </w:p>
        </w:tc>
        <w:tc>
          <w:tcPr>
            <w:tcW w:w="3402" w:type="dxa"/>
          </w:tcPr>
          <w:p w:rsidR="00A4006F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Submissions</w:t>
            </w:r>
          </w:p>
          <w:p w:rsidR="00A4006F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NOPSEMA</w:t>
            </w:r>
          </w:p>
          <w:p w:rsidR="00A4006F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Level 8</w:t>
            </w:r>
          </w:p>
          <w:p w:rsidR="00A4006F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Mounts Bay Road</w:t>
            </w:r>
          </w:p>
          <w:p w:rsidR="00A4006F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PERTH 6000</w:t>
            </w:r>
          </w:p>
          <w:p w:rsidR="00A4006F" w:rsidRPr="00F558D1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Western Australia</w:t>
            </w:r>
          </w:p>
        </w:tc>
        <w:tc>
          <w:tcPr>
            <w:tcW w:w="992" w:type="dxa"/>
          </w:tcPr>
          <w:p w:rsidR="00A4006F" w:rsidRPr="00A4006F" w:rsidRDefault="00A4006F" w:rsidP="000C3B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Post to:</w:t>
            </w:r>
          </w:p>
        </w:tc>
        <w:tc>
          <w:tcPr>
            <w:tcW w:w="3402" w:type="dxa"/>
          </w:tcPr>
          <w:p w:rsidR="00A4006F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Submissions</w:t>
            </w:r>
          </w:p>
          <w:p w:rsidR="00A4006F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NOPSEMA</w:t>
            </w:r>
          </w:p>
          <w:p w:rsidR="00A4006F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GPO Box 2568</w:t>
            </w:r>
          </w:p>
          <w:p w:rsidR="00A4006F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PERTH 6001</w:t>
            </w:r>
          </w:p>
          <w:p w:rsidR="00A4006F" w:rsidRPr="00F558D1" w:rsidRDefault="00A4006F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Western Australia</w:t>
            </w:r>
          </w:p>
        </w:tc>
      </w:tr>
    </w:tbl>
    <w:p w:rsidR="00FA4EA3" w:rsidRDefault="00FA4EA3" w:rsidP="00FA4EA3">
      <w:pPr>
        <w:tabs>
          <w:tab w:val="left" w:pos="371"/>
        </w:tabs>
        <w:spacing w:before="20" w:after="20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Pr="00A4006F">
        <w:rPr>
          <w:b/>
          <w:sz w:val="18"/>
          <w:szCs w:val="18"/>
        </w:rPr>
        <w:t>Secure File Transfer</w:t>
      </w:r>
      <w:r>
        <w:rPr>
          <w:b/>
          <w:sz w:val="18"/>
          <w:szCs w:val="18"/>
        </w:rPr>
        <w:t>:</w:t>
      </w:r>
      <w:r>
        <w:rPr>
          <w:b/>
          <w:sz w:val="18"/>
          <w:szCs w:val="18"/>
        </w:rPr>
        <w:tab/>
      </w:r>
      <w:hyperlink r:id="rId9" w:history="1">
        <w:r w:rsidRPr="006356C3">
          <w:rPr>
            <w:rStyle w:val="Hyperlink"/>
            <w:b/>
            <w:sz w:val="18"/>
            <w:szCs w:val="18"/>
          </w:rPr>
          <w:t>https://securefile.nopsema.gov.au/filedrop/submissions</w:t>
        </w:r>
      </w:hyperlink>
    </w:p>
    <w:p w:rsidR="00FA4EA3" w:rsidRDefault="00FA4EA3" w:rsidP="00FA4EA3">
      <w:pPr>
        <w:tabs>
          <w:tab w:val="left" w:pos="371"/>
        </w:tabs>
        <w:spacing w:before="20" w:after="2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Or</w:t>
      </w:r>
    </w:p>
    <w:p w:rsidR="00FA4EA3" w:rsidRPr="00F558D1" w:rsidRDefault="00FA4EA3" w:rsidP="00FA4EA3">
      <w:pPr>
        <w:tabs>
          <w:tab w:val="left" w:pos="371"/>
        </w:tabs>
        <w:spacing w:before="20" w:after="2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b/>
          <w:sz w:val="18"/>
          <w:szCs w:val="18"/>
        </w:rPr>
        <w:t>Email: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D4927">
        <w:rPr>
          <w:b/>
          <w:sz w:val="18"/>
          <w:szCs w:val="18"/>
        </w:rPr>
        <w:t>submissions@nopsema.gov.au</w:t>
      </w:r>
    </w:p>
    <w:p w:rsidR="002E7D6D" w:rsidRDefault="002E7D6D" w:rsidP="000C3BFA"/>
    <w:tbl>
      <w:tblPr>
        <w:tblStyle w:val="TableGrid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356"/>
      </w:tblGrid>
      <w:tr w:rsidR="002E7D6D" w:rsidRPr="002E7D6D" w:rsidTr="005045B6">
        <w:tc>
          <w:tcPr>
            <w:tcW w:w="675" w:type="dxa"/>
          </w:tcPr>
          <w:p w:rsidR="002E7D6D" w:rsidRPr="002E7D6D" w:rsidRDefault="002E7D6D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</w:t>
            </w:r>
          </w:p>
        </w:tc>
        <w:tc>
          <w:tcPr>
            <w:tcW w:w="9356" w:type="dxa"/>
          </w:tcPr>
          <w:p w:rsidR="002E7D6D" w:rsidRPr="002E7D6D" w:rsidRDefault="002E7D6D" w:rsidP="000C3BFA">
            <w:pPr>
              <w:rPr>
                <w:sz w:val="18"/>
                <w:szCs w:val="18"/>
              </w:rPr>
            </w:pPr>
          </w:p>
        </w:tc>
      </w:tr>
      <w:tr w:rsidR="002E7D6D" w:rsidRPr="002E7D6D" w:rsidTr="005045B6">
        <w:tc>
          <w:tcPr>
            <w:tcW w:w="675" w:type="dxa"/>
          </w:tcPr>
          <w:p w:rsidR="002E7D6D" w:rsidRPr="002E7D6D" w:rsidRDefault="002E7D6D" w:rsidP="000C3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56" w:type="dxa"/>
          </w:tcPr>
          <w:p w:rsidR="002E7D6D" w:rsidRPr="002E7D6D" w:rsidRDefault="002E7D6D" w:rsidP="006838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All regulations referenced in this form </w:t>
            </w:r>
            <w:r w:rsidR="00683899">
              <w:rPr>
                <w:sz w:val="18"/>
                <w:szCs w:val="18"/>
              </w:rPr>
              <w:t>refer to</w:t>
            </w:r>
            <w:r>
              <w:rPr>
                <w:sz w:val="18"/>
                <w:szCs w:val="18"/>
              </w:rPr>
              <w:t xml:space="preserve"> the Offshore Petroleum and Greenhouse Gas Storage (Environment) Regulations 2009</w:t>
            </w:r>
            <w:r w:rsidR="00683899">
              <w:rPr>
                <w:sz w:val="18"/>
                <w:szCs w:val="18"/>
              </w:rPr>
              <w:t>.</w:t>
            </w:r>
          </w:p>
        </w:tc>
      </w:tr>
    </w:tbl>
    <w:p w:rsidR="002E7D6D" w:rsidRPr="00D57A9D" w:rsidRDefault="002E7D6D" w:rsidP="000C3BFA"/>
    <w:sectPr w:rsidR="002E7D6D" w:rsidRPr="00D57A9D" w:rsidSect="000659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68" w:right="567" w:bottom="567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683" w:rsidRDefault="00495683">
      <w:r>
        <w:separator/>
      </w:r>
    </w:p>
  </w:endnote>
  <w:endnote w:type="continuationSeparator" w:id="0">
    <w:p w:rsidR="00495683" w:rsidRDefault="0049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3A4" w:rsidRDefault="000553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3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438"/>
      <w:gridCol w:w="3438"/>
      <w:gridCol w:w="3438"/>
    </w:tblGrid>
    <w:tr w:rsidR="00C5075D" w:rsidRPr="00050F29" w:rsidTr="009C2D88">
      <w:tc>
        <w:tcPr>
          <w:tcW w:w="3438" w:type="dxa"/>
          <w:tcBorders>
            <w:top w:val="single" w:sz="4" w:space="0" w:color="auto"/>
          </w:tcBorders>
          <w:tcMar>
            <w:top w:w="0" w:type="dxa"/>
            <w:bottom w:w="0" w:type="dxa"/>
          </w:tcMar>
        </w:tcPr>
        <w:p w:rsidR="00C5075D" w:rsidRPr="00645323" w:rsidRDefault="005E2640" w:rsidP="000D7B11">
          <w:pPr>
            <w:pStyle w:val="Footer"/>
            <w:rPr>
              <w:rFonts w:ascii="Calibri" w:hAnsi="Calibri" w:cs="Calibri"/>
              <w:color w:val="6D6E72"/>
              <w:sz w:val="18"/>
              <w:szCs w:val="18"/>
            </w:rPr>
          </w:pPr>
          <w:r>
            <w:rPr>
              <w:rFonts w:ascii="Calibri" w:hAnsi="Calibri" w:cs="Calibri"/>
              <w:color w:val="6D6E72"/>
              <w:sz w:val="18"/>
              <w:szCs w:val="18"/>
            </w:rPr>
            <w:t>Revision: 2</w:t>
          </w:r>
        </w:p>
      </w:tc>
      <w:tc>
        <w:tcPr>
          <w:tcW w:w="3438" w:type="dxa"/>
          <w:tcBorders>
            <w:top w:val="single" w:sz="4" w:space="0" w:color="auto"/>
          </w:tcBorders>
          <w:tcMar>
            <w:top w:w="0" w:type="dxa"/>
            <w:bottom w:w="0" w:type="dxa"/>
          </w:tcMar>
        </w:tcPr>
        <w:p w:rsidR="00C5075D" w:rsidRPr="00645323" w:rsidRDefault="00C5075D" w:rsidP="000D7B11">
          <w:pPr>
            <w:pStyle w:val="Footer"/>
            <w:jc w:val="center"/>
            <w:rPr>
              <w:rFonts w:ascii="Calibri" w:hAnsi="Calibri" w:cs="Calibri"/>
              <w:color w:val="6D6E72"/>
              <w:sz w:val="18"/>
              <w:szCs w:val="18"/>
            </w:rPr>
          </w:pP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t xml:space="preserve">Page </w: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begin"/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instrText xml:space="preserve"> PAGE </w:instrTex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separate"/>
          </w:r>
          <w:r w:rsidR="000553A4">
            <w:rPr>
              <w:rFonts w:ascii="Calibri" w:hAnsi="Calibri" w:cs="Calibri"/>
              <w:noProof/>
              <w:color w:val="6D6E72"/>
              <w:sz w:val="18"/>
              <w:szCs w:val="18"/>
            </w:rPr>
            <w:t>2</w: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end"/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t xml:space="preserve"> of </w: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begin"/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instrText xml:space="preserve"> NUMPAGES </w:instrTex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separate"/>
          </w:r>
          <w:r w:rsidR="000553A4">
            <w:rPr>
              <w:rFonts w:ascii="Calibri" w:hAnsi="Calibri" w:cs="Calibri"/>
              <w:noProof/>
              <w:color w:val="6D6E72"/>
              <w:sz w:val="18"/>
              <w:szCs w:val="18"/>
            </w:rPr>
            <w:t>2</w: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end"/>
          </w:r>
        </w:p>
      </w:tc>
      <w:tc>
        <w:tcPr>
          <w:tcW w:w="3438" w:type="dxa"/>
          <w:tcBorders>
            <w:top w:val="single" w:sz="4" w:space="0" w:color="auto"/>
          </w:tcBorders>
          <w:tcMar>
            <w:top w:w="0" w:type="dxa"/>
            <w:bottom w:w="0" w:type="dxa"/>
          </w:tcMar>
        </w:tcPr>
        <w:p w:rsidR="00C5075D" w:rsidRPr="00645323" w:rsidRDefault="00C5075D" w:rsidP="0057363E">
          <w:pPr>
            <w:pStyle w:val="Footer"/>
            <w:jc w:val="right"/>
            <w:rPr>
              <w:rFonts w:ascii="Calibri" w:hAnsi="Calibri" w:cs="Calibri"/>
              <w:color w:val="6D6E72"/>
              <w:sz w:val="18"/>
              <w:szCs w:val="18"/>
            </w:rPr>
          </w:pP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t xml:space="preserve">Reference: </w:t>
          </w:r>
          <w:r w:rsidR="00422185">
            <w:rPr>
              <w:rFonts w:ascii="Calibri" w:hAnsi="Calibri" w:cs="Calibri"/>
              <w:color w:val="6D6E72"/>
              <w:sz w:val="18"/>
              <w:szCs w:val="18"/>
            </w:rPr>
            <w:t>N-047</w:t>
          </w:r>
          <w:r w:rsidR="0057363E">
            <w:rPr>
              <w:rFonts w:ascii="Calibri" w:hAnsi="Calibri" w:cs="Calibri"/>
              <w:color w:val="6D6E72"/>
              <w:sz w:val="18"/>
              <w:szCs w:val="18"/>
            </w:rPr>
            <w:t>9</w:t>
          </w:r>
          <w:r w:rsidR="00422185">
            <w:rPr>
              <w:rFonts w:ascii="Calibri" w:hAnsi="Calibri" w:cs="Calibri"/>
              <w:color w:val="6D6E72"/>
              <w:sz w:val="18"/>
              <w:szCs w:val="18"/>
            </w:rPr>
            <w:t>0-FM1</w:t>
          </w:r>
          <w:r w:rsidR="0057363E">
            <w:rPr>
              <w:rFonts w:ascii="Calibri" w:hAnsi="Calibri" w:cs="Calibri"/>
              <w:color w:val="6D6E72"/>
              <w:sz w:val="18"/>
              <w:szCs w:val="18"/>
            </w:rPr>
            <w:t>653</w:t>
          </w:r>
        </w:p>
      </w:tc>
    </w:tr>
    <w:tr w:rsidR="00C5075D" w:rsidRPr="00050F29" w:rsidTr="000D7B11">
      <w:tc>
        <w:tcPr>
          <w:tcW w:w="3438" w:type="dxa"/>
          <w:tcMar>
            <w:top w:w="0" w:type="dxa"/>
            <w:bottom w:w="0" w:type="dxa"/>
          </w:tcMar>
        </w:tcPr>
        <w:p w:rsidR="00C5075D" w:rsidRPr="00645323" w:rsidRDefault="00C5075D" w:rsidP="005E2640">
          <w:pPr>
            <w:pStyle w:val="Footer"/>
            <w:rPr>
              <w:rFonts w:ascii="Calibri" w:hAnsi="Calibri" w:cs="Calibri"/>
              <w:color w:val="6D6E72"/>
              <w:sz w:val="18"/>
              <w:szCs w:val="18"/>
            </w:rPr>
          </w:pPr>
          <w:r>
            <w:rPr>
              <w:rFonts w:ascii="Calibri" w:hAnsi="Calibri" w:cs="Calibri"/>
              <w:color w:val="6D6E72"/>
              <w:sz w:val="18"/>
              <w:szCs w:val="18"/>
            </w:rPr>
            <w:t xml:space="preserve">Revision Date:  </w:t>
          </w:r>
          <w:r w:rsidR="005E2640">
            <w:rPr>
              <w:rFonts w:ascii="Calibri" w:hAnsi="Calibri" w:cs="Calibri"/>
              <w:color w:val="6D6E72"/>
              <w:sz w:val="18"/>
              <w:szCs w:val="18"/>
            </w:rPr>
            <w:t>6 October</w:t>
          </w:r>
          <w:r w:rsidR="0057363E">
            <w:rPr>
              <w:rFonts w:ascii="Calibri" w:hAnsi="Calibri" w:cs="Calibri"/>
              <w:color w:val="6D6E72"/>
              <w:sz w:val="18"/>
              <w:szCs w:val="18"/>
            </w:rPr>
            <w:t xml:space="preserve"> </w:t>
          </w:r>
          <w:r w:rsidR="00F86D28">
            <w:rPr>
              <w:rFonts w:ascii="Calibri" w:hAnsi="Calibri" w:cs="Calibri"/>
              <w:color w:val="6D6E72"/>
              <w:sz w:val="18"/>
              <w:szCs w:val="18"/>
            </w:rPr>
            <w:t>201</w:t>
          </w:r>
          <w:r w:rsidR="0057363E">
            <w:rPr>
              <w:rFonts w:ascii="Calibri" w:hAnsi="Calibri" w:cs="Calibri"/>
              <w:color w:val="6D6E72"/>
              <w:sz w:val="18"/>
              <w:szCs w:val="18"/>
            </w:rPr>
            <w:t>6</w:t>
          </w:r>
        </w:p>
      </w:tc>
      <w:tc>
        <w:tcPr>
          <w:tcW w:w="3438" w:type="dxa"/>
          <w:tcMar>
            <w:top w:w="0" w:type="dxa"/>
            <w:bottom w:w="0" w:type="dxa"/>
          </w:tcMar>
        </w:tcPr>
        <w:p w:rsidR="00C5075D" w:rsidRPr="00645323" w:rsidRDefault="00C5075D" w:rsidP="000D7B11">
          <w:pPr>
            <w:pStyle w:val="Footer"/>
            <w:jc w:val="center"/>
            <w:rPr>
              <w:rFonts w:ascii="Calibri" w:hAnsi="Calibri" w:cs="Calibri"/>
              <w:color w:val="6D6E72"/>
              <w:sz w:val="18"/>
              <w:szCs w:val="18"/>
            </w:rPr>
          </w:pPr>
        </w:p>
      </w:tc>
      <w:tc>
        <w:tcPr>
          <w:tcW w:w="3438" w:type="dxa"/>
          <w:tcMar>
            <w:top w:w="0" w:type="dxa"/>
            <w:bottom w:w="0" w:type="dxa"/>
          </w:tcMar>
        </w:tcPr>
        <w:p w:rsidR="00C5075D" w:rsidRPr="00645323" w:rsidRDefault="00C5075D" w:rsidP="000D7B11">
          <w:pPr>
            <w:pStyle w:val="Footer"/>
            <w:jc w:val="right"/>
            <w:rPr>
              <w:rFonts w:ascii="Calibri" w:hAnsi="Calibri" w:cs="Calibri"/>
              <w:color w:val="6D6E72"/>
              <w:sz w:val="18"/>
              <w:szCs w:val="18"/>
            </w:rPr>
          </w:pPr>
        </w:p>
      </w:tc>
    </w:tr>
  </w:tbl>
  <w:p w:rsidR="00C5075D" w:rsidRDefault="00C5075D" w:rsidP="006453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3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438"/>
      <w:gridCol w:w="3438"/>
      <w:gridCol w:w="3438"/>
    </w:tblGrid>
    <w:tr w:rsidR="00C5075D" w:rsidRPr="00050F29" w:rsidTr="009C2D88">
      <w:tc>
        <w:tcPr>
          <w:tcW w:w="3438" w:type="dxa"/>
          <w:tcBorders>
            <w:top w:val="single" w:sz="4" w:space="0" w:color="auto"/>
          </w:tcBorders>
          <w:tcMar>
            <w:top w:w="0" w:type="dxa"/>
            <w:bottom w:w="0" w:type="dxa"/>
          </w:tcMar>
        </w:tcPr>
        <w:p w:rsidR="00C5075D" w:rsidRPr="00645323" w:rsidRDefault="00F86D28" w:rsidP="005E2640">
          <w:pPr>
            <w:pStyle w:val="Footer"/>
            <w:rPr>
              <w:rFonts w:ascii="Calibri" w:hAnsi="Calibri" w:cs="Calibri"/>
              <w:color w:val="6D6E72"/>
              <w:sz w:val="18"/>
              <w:szCs w:val="18"/>
            </w:rPr>
          </w:pPr>
          <w:r>
            <w:rPr>
              <w:rFonts w:ascii="Calibri" w:hAnsi="Calibri" w:cs="Calibri"/>
              <w:color w:val="6D6E72"/>
              <w:sz w:val="18"/>
              <w:szCs w:val="18"/>
            </w:rPr>
            <w:t xml:space="preserve">Revision: </w:t>
          </w:r>
          <w:r w:rsidR="005E2640">
            <w:rPr>
              <w:rFonts w:ascii="Calibri" w:hAnsi="Calibri" w:cs="Calibri"/>
              <w:color w:val="6D6E72"/>
              <w:sz w:val="18"/>
              <w:szCs w:val="18"/>
            </w:rPr>
            <w:t>2</w:t>
          </w:r>
        </w:p>
      </w:tc>
      <w:tc>
        <w:tcPr>
          <w:tcW w:w="3438" w:type="dxa"/>
          <w:tcBorders>
            <w:top w:val="single" w:sz="4" w:space="0" w:color="auto"/>
          </w:tcBorders>
          <w:tcMar>
            <w:top w:w="0" w:type="dxa"/>
            <w:bottom w:w="0" w:type="dxa"/>
          </w:tcMar>
        </w:tcPr>
        <w:p w:rsidR="00C5075D" w:rsidRPr="00645323" w:rsidRDefault="00C5075D" w:rsidP="000D7B11">
          <w:pPr>
            <w:pStyle w:val="Footer"/>
            <w:jc w:val="center"/>
            <w:rPr>
              <w:rFonts w:ascii="Calibri" w:hAnsi="Calibri" w:cs="Calibri"/>
              <w:color w:val="6D6E72"/>
              <w:sz w:val="18"/>
              <w:szCs w:val="18"/>
            </w:rPr>
          </w:pP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t xml:space="preserve">Page </w: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begin"/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instrText xml:space="preserve"> PAGE </w:instrTex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separate"/>
          </w:r>
          <w:r w:rsidR="000553A4">
            <w:rPr>
              <w:rFonts w:ascii="Calibri" w:hAnsi="Calibri" w:cs="Calibri"/>
              <w:noProof/>
              <w:color w:val="6D6E72"/>
              <w:sz w:val="18"/>
              <w:szCs w:val="18"/>
            </w:rPr>
            <w:t>1</w: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end"/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t xml:space="preserve"> of </w: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begin"/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instrText xml:space="preserve"> NUMPAGES </w:instrTex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separate"/>
          </w:r>
          <w:r w:rsidR="000553A4">
            <w:rPr>
              <w:rFonts w:ascii="Calibri" w:hAnsi="Calibri" w:cs="Calibri"/>
              <w:noProof/>
              <w:color w:val="6D6E72"/>
              <w:sz w:val="18"/>
              <w:szCs w:val="18"/>
            </w:rPr>
            <w:t>2</w:t>
          </w: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fldChar w:fldCharType="end"/>
          </w:r>
        </w:p>
      </w:tc>
      <w:tc>
        <w:tcPr>
          <w:tcW w:w="3438" w:type="dxa"/>
          <w:tcBorders>
            <w:top w:val="single" w:sz="4" w:space="0" w:color="auto"/>
          </w:tcBorders>
          <w:tcMar>
            <w:top w:w="0" w:type="dxa"/>
            <w:bottom w:w="0" w:type="dxa"/>
          </w:tcMar>
        </w:tcPr>
        <w:p w:rsidR="00C5075D" w:rsidRPr="00645323" w:rsidRDefault="00C5075D" w:rsidP="0057363E">
          <w:pPr>
            <w:pStyle w:val="Footer"/>
            <w:jc w:val="right"/>
            <w:rPr>
              <w:rFonts w:ascii="Calibri" w:hAnsi="Calibri" w:cs="Calibri"/>
              <w:color w:val="6D6E72"/>
              <w:sz w:val="18"/>
              <w:szCs w:val="18"/>
            </w:rPr>
          </w:pPr>
          <w:r w:rsidRPr="00645323">
            <w:rPr>
              <w:rFonts w:ascii="Calibri" w:hAnsi="Calibri" w:cs="Calibri"/>
              <w:color w:val="6D6E72"/>
              <w:sz w:val="18"/>
              <w:szCs w:val="18"/>
            </w:rPr>
            <w:t xml:space="preserve">Reference: </w:t>
          </w:r>
          <w:r w:rsidR="00422185">
            <w:rPr>
              <w:rFonts w:ascii="Calibri" w:hAnsi="Calibri" w:cs="Calibri"/>
              <w:color w:val="6D6E72"/>
              <w:sz w:val="18"/>
              <w:szCs w:val="18"/>
            </w:rPr>
            <w:t>N-047</w:t>
          </w:r>
          <w:r w:rsidR="0057363E">
            <w:rPr>
              <w:rFonts w:ascii="Calibri" w:hAnsi="Calibri" w:cs="Calibri"/>
              <w:color w:val="6D6E72"/>
              <w:sz w:val="18"/>
              <w:szCs w:val="18"/>
            </w:rPr>
            <w:t>9</w:t>
          </w:r>
          <w:r w:rsidR="00422185">
            <w:rPr>
              <w:rFonts w:ascii="Calibri" w:hAnsi="Calibri" w:cs="Calibri"/>
              <w:color w:val="6D6E72"/>
              <w:sz w:val="18"/>
              <w:szCs w:val="18"/>
            </w:rPr>
            <w:t>0-FM1</w:t>
          </w:r>
          <w:r w:rsidR="0057363E">
            <w:rPr>
              <w:rFonts w:ascii="Calibri" w:hAnsi="Calibri" w:cs="Calibri"/>
              <w:color w:val="6D6E72"/>
              <w:sz w:val="18"/>
              <w:szCs w:val="18"/>
            </w:rPr>
            <w:t>653</w:t>
          </w:r>
        </w:p>
      </w:tc>
    </w:tr>
    <w:tr w:rsidR="00C5075D" w:rsidRPr="00050F29" w:rsidTr="000D7B11">
      <w:tc>
        <w:tcPr>
          <w:tcW w:w="3438" w:type="dxa"/>
          <w:tcMar>
            <w:top w:w="0" w:type="dxa"/>
            <w:bottom w:w="0" w:type="dxa"/>
          </w:tcMar>
        </w:tcPr>
        <w:p w:rsidR="00C5075D" w:rsidRPr="00645323" w:rsidRDefault="00993EEC" w:rsidP="005E2640">
          <w:pPr>
            <w:pStyle w:val="Footer"/>
            <w:rPr>
              <w:rFonts w:ascii="Calibri" w:hAnsi="Calibri" w:cs="Calibri"/>
              <w:color w:val="6D6E72"/>
              <w:sz w:val="18"/>
              <w:szCs w:val="18"/>
            </w:rPr>
          </w:pPr>
          <w:r>
            <w:rPr>
              <w:rFonts w:ascii="Calibri" w:hAnsi="Calibri" w:cs="Calibri"/>
              <w:color w:val="6D6E72"/>
              <w:sz w:val="18"/>
              <w:szCs w:val="18"/>
            </w:rPr>
            <w:t xml:space="preserve">Revision Date: </w:t>
          </w:r>
          <w:r w:rsidR="005E2640">
            <w:rPr>
              <w:rFonts w:ascii="Calibri" w:hAnsi="Calibri" w:cs="Calibri"/>
              <w:color w:val="6D6E72"/>
              <w:sz w:val="18"/>
              <w:szCs w:val="18"/>
            </w:rPr>
            <w:t>6 October</w:t>
          </w:r>
          <w:r w:rsidR="0057363E">
            <w:rPr>
              <w:rFonts w:ascii="Calibri" w:hAnsi="Calibri" w:cs="Calibri"/>
              <w:color w:val="6D6E72"/>
              <w:sz w:val="18"/>
              <w:szCs w:val="18"/>
            </w:rPr>
            <w:t xml:space="preserve"> </w:t>
          </w:r>
          <w:r w:rsidR="00F86D28">
            <w:rPr>
              <w:rFonts w:ascii="Calibri" w:hAnsi="Calibri" w:cs="Calibri"/>
              <w:color w:val="6D6E72"/>
              <w:sz w:val="18"/>
              <w:szCs w:val="18"/>
            </w:rPr>
            <w:t>201</w:t>
          </w:r>
          <w:r w:rsidR="0057363E">
            <w:rPr>
              <w:rFonts w:ascii="Calibri" w:hAnsi="Calibri" w:cs="Calibri"/>
              <w:color w:val="6D6E72"/>
              <w:sz w:val="18"/>
              <w:szCs w:val="18"/>
            </w:rPr>
            <w:t>6</w:t>
          </w:r>
        </w:p>
      </w:tc>
      <w:tc>
        <w:tcPr>
          <w:tcW w:w="3438" w:type="dxa"/>
          <w:tcMar>
            <w:top w:w="0" w:type="dxa"/>
            <w:bottom w:w="0" w:type="dxa"/>
          </w:tcMar>
        </w:tcPr>
        <w:p w:rsidR="00C5075D" w:rsidRPr="00645323" w:rsidRDefault="00C5075D" w:rsidP="000D7B11">
          <w:pPr>
            <w:pStyle w:val="Footer"/>
            <w:jc w:val="center"/>
            <w:rPr>
              <w:rFonts w:ascii="Calibri" w:hAnsi="Calibri" w:cs="Calibri"/>
              <w:color w:val="6D6E72"/>
              <w:sz w:val="18"/>
              <w:szCs w:val="18"/>
            </w:rPr>
          </w:pPr>
        </w:p>
      </w:tc>
      <w:tc>
        <w:tcPr>
          <w:tcW w:w="3438" w:type="dxa"/>
          <w:tcMar>
            <w:top w:w="0" w:type="dxa"/>
            <w:bottom w:w="0" w:type="dxa"/>
          </w:tcMar>
        </w:tcPr>
        <w:p w:rsidR="00C5075D" w:rsidRPr="00645323" w:rsidRDefault="00C5075D" w:rsidP="000D7B11">
          <w:pPr>
            <w:pStyle w:val="Footer"/>
            <w:jc w:val="right"/>
            <w:rPr>
              <w:rFonts w:ascii="Calibri" w:hAnsi="Calibri" w:cs="Calibri"/>
              <w:color w:val="6D6E72"/>
              <w:sz w:val="18"/>
              <w:szCs w:val="18"/>
            </w:rPr>
          </w:pPr>
        </w:p>
      </w:tc>
    </w:tr>
  </w:tbl>
  <w:p w:rsidR="00C5075D" w:rsidRDefault="00C5075D" w:rsidP="006453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683" w:rsidRDefault="00495683">
      <w:r>
        <w:separator/>
      </w:r>
    </w:p>
  </w:footnote>
  <w:footnote w:type="continuationSeparator" w:id="0">
    <w:p w:rsidR="00495683" w:rsidRDefault="00495683">
      <w:r>
        <w:continuationSeparator/>
      </w:r>
    </w:p>
  </w:footnote>
  <w:footnote w:id="1">
    <w:p w:rsidR="00EB5FEF" w:rsidRPr="00422185" w:rsidRDefault="00EB5FEF">
      <w:pPr>
        <w:pStyle w:val="FootnoteText"/>
        <w:rPr>
          <w:i/>
          <w:sz w:val="18"/>
          <w:szCs w:val="18"/>
        </w:rPr>
      </w:pPr>
      <w:r w:rsidRPr="00422185">
        <w:rPr>
          <w:rStyle w:val="FootnoteReference"/>
          <w:i/>
          <w:sz w:val="18"/>
          <w:szCs w:val="18"/>
        </w:rPr>
        <w:footnoteRef/>
      </w:r>
      <w:r w:rsidRPr="00422185">
        <w:rPr>
          <w:i/>
          <w:sz w:val="18"/>
          <w:szCs w:val="18"/>
        </w:rPr>
        <w:t xml:space="preserve"> The Proponent is the person submitting the Offshore Project Proposal (regulation 4), to whom NOPSEMA will issue an invoice for fees incurre</w:t>
      </w:r>
      <w:r w:rsidR="00993EEC">
        <w:rPr>
          <w:i/>
          <w:sz w:val="18"/>
          <w:szCs w:val="18"/>
        </w:rPr>
        <w:t>d in considering the proposal (r</w:t>
      </w:r>
      <w:r w:rsidRPr="00422185">
        <w:rPr>
          <w:i/>
          <w:sz w:val="18"/>
          <w:szCs w:val="18"/>
        </w:rPr>
        <w:t>egulation 32).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3A4" w:rsidRDefault="000553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60"/>
      <w:gridCol w:w="7761"/>
    </w:tblGrid>
    <w:tr w:rsidR="0006599F" w:rsidRPr="0006599F" w:rsidTr="007876BD">
      <w:trPr>
        <w:trHeight w:val="1975"/>
      </w:trPr>
      <w:tc>
        <w:tcPr>
          <w:tcW w:w="2660" w:type="dxa"/>
        </w:tcPr>
        <w:p w:rsidR="0006599F" w:rsidRPr="0006599F" w:rsidRDefault="0006599F" w:rsidP="0006599F">
          <w:pPr>
            <w:tabs>
              <w:tab w:val="center" w:pos="4153"/>
              <w:tab w:val="right" w:pos="8306"/>
              <w:tab w:val="right" w:pos="10200"/>
            </w:tabs>
            <w:spacing w:before="120"/>
            <w:ind w:right="181"/>
            <w:rPr>
              <w:rFonts w:cs="Arial"/>
              <w:b/>
              <w:color w:val="3468A1"/>
              <w:sz w:val="44"/>
              <w:szCs w:val="44"/>
            </w:rPr>
          </w:pPr>
          <w:r w:rsidRPr="0006599F">
            <w:rPr>
              <w:rFonts w:cs="Arial"/>
              <w:b/>
              <w:noProof/>
              <w:color w:val="3468A1"/>
              <w:sz w:val="44"/>
              <w:szCs w:val="44"/>
            </w:rPr>
            <w:drawing>
              <wp:inline distT="0" distB="0" distL="0" distR="0" wp14:anchorId="0EE84900" wp14:editId="00454D03">
                <wp:extent cx="1280160" cy="1237615"/>
                <wp:effectExtent l="0" t="0" r="0" b="635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0160" cy="1237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1" w:type="dxa"/>
          <w:vAlign w:val="center"/>
        </w:tcPr>
        <w:p w:rsidR="0006599F" w:rsidRPr="0006599F" w:rsidRDefault="00993EEC" w:rsidP="0006599F">
          <w:pPr>
            <w:tabs>
              <w:tab w:val="center" w:pos="4153"/>
              <w:tab w:val="right" w:pos="8306"/>
              <w:tab w:val="right" w:pos="10200"/>
            </w:tabs>
            <w:spacing w:before="120"/>
            <w:ind w:right="181"/>
            <w:jc w:val="right"/>
            <w:rPr>
              <w:rFonts w:cs="Arial"/>
              <w:b/>
              <w:color w:val="3468A1"/>
              <w:sz w:val="44"/>
              <w:szCs w:val="44"/>
            </w:rPr>
          </w:pPr>
          <w:r>
            <w:rPr>
              <w:rFonts w:cs="Arial"/>
              <w:b/>
              <w:color w:val="3468A1"/>
              <w:sz w:val="44"/>
              <w:szCs w:val="44"/>
            </w:rPr>
            <w:t>Offshore project p</w:t>
          </w:r>
          <w:r w:rsidR="0006599F" w:rsidRPr="0006599F">
            <w:rPr>
              <w:rFonts w:cs="Arial"/>
              <w:b/>
              <w:color w:val="3468A1"/>
              <w:sz w:val="44"/>
              <w:szCs w:val="44"/>
            </w:rPr>
            <w:t>roposal</w:t>
          </w:r>
        </w:p>
        <w:p w:rsidR="0006599F" w:rsidRPr="0006599F" w:rsidRDefault="00993EEC" w:rsidP="0006599F">
          <w:pPr>
            <w:tabs>
              <w:tab w:val="center" w:pos="4153"/>
              <w:tab w:val="right" w:pos="8306"/>
              <w:tab w:val="right" w:pos="10200"/>
            </w:tabs>
            <w:spacing w:before="120"/>
            <w:ind w:right="181"/>
            <w:jc w:val="right"/>
            <w:rPr>
              <w:rFonts w:cs="Arial"/>
              <w:b/>
              <w:color w:val="3468A1"/>
              <w:sz w:val="44"/>
              <w:szCs w:val="44"/>
            </w:rPr>
          </w:pPr>
          <w:r>
            <w:rPr>
              <w:rFonts w:cs="Arial"/>
              <w:b/>
              <w:color w:val="3468A1"/>
              <w:sz w:val="44"/>
              <w:szCs w:val="44"/>
            </w:rPr>
            <w:t>submission cover s</w:t>
          </w:r>
          <w:r w:rsidR="0006599F" w:rsidRPr="0006599F">
            <w:rPr>
              <w:rFonts w:cs="Arial"/>
              <w:b/>
              <w:color w:val="3468A1"/>
              <w:sz w:val="44"/>
              <w:szCs w:val="44"/>
            </w:rPr>
            <w:t>heet</w:t>
          </w:r>
        </w:p>
      </w:tc>
    </w:tr>
  </w:tbl>
  <w:p w:rsidR="00C5075D" w:rsidRPr="001F548D" w:rsidRDefault="00C5075D" w:rsidP="00F061B4">
    <w:pPr>
      <w:pStyle w:val="Headerlinefill"/>
      <w:pBdr>
        <w:bottom w:val="none" w:sz="0" w:space="0" w:color="auto"/>
      </w:pBdr>
      <w:spacing w:before="0" w:after="120"/>
      <w:ind w:left="284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60"/>
      <w:gridCol w:w="7761"/>
    </w:tblGrid>
    <w:tr w:rsidR="00A0505D" w:rsidTr="002C693D">
      <w:trPr>
        <w:trHeight w:val="1975"/>
      </w:trPr>
      <w:tc>
        <w:tcPr>
          <w:tcW w:w="2660" w:type="dxa"/>
        </w:tcPr>
        <w:p w:rsidR="00A0505D" w:rsidRDefault="00A0505D" w:rsidP="00A0505D">
          <w:pPr>
            <w:pStyle w:val="Header"/>
            <w:tabs>
              <w:tab w:val="right" w:pos="10200"/>
            </w:tabs>
            <w:spacing w:before="120"/>
            <w:ind w:right="181"/>
            <w:rPr>
              <w:rFonts w:cs="Arial"/>
              <w:b/>
              <w:color w:val="3468A1"/>
              <w:sz w:val="44"/>
              <w:szCs w:val="44"/>
            </w:rPr>
          </w:pPr>
          <w:r>
            <w:rPr>
              <w:rFonts w:cs="Arial"/>
              <w:b/>
              <w:noProof/>
              <w:color w:val="3468A1"/>
              <w:sz w:val="44"/>
              <w:szCs w:val="44"/>
            </w:rPr>
            <w:drawing>
              <wp:inline distT="0" distB="0" distL="0" distR="0" wp14:anchorId="56832ED1" wp14:editId="01A7DA50">
                <wp:extent cx="1280160" cy="1237615"/>
                <wp:effectExtent l="0" t="0" r="0" b="635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0160" cy="1237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1" w:type="dxa"/>
          <w:vAlign w:val="center"/>
        </w:tcPr>
        <w:p w:rsidR="00A0505D" w:rsidRDefault="00993EEC" w:rsidP="002C693D">
          <w:pPr>
            <w:pStyle w:val="Header"/>
            <w:tabs>
              <w:tab w:val="right" w:pos="10200"/>
            </w:tabs>
            <w:spacing w:before="120"/>
            <w:ind w:right="181"/>
            <w:jc w:val="right"/>
            <w:rPr>
              <w:rFonts w:cs="Arial"/>
              <w:b/>
              <w:color w:val="3468A1"/>
              <w:sz w:val="44"/>
              <w:szCs w:val="44"/>
            </w:rPr>
          </w:pPr>
          <w:r>
            <w:rPr>
              <w:rFonts w:cs="Arial"/>
              <w:b/>
              <w:color w:val="3468A1"/>
              <w:sz w:val="44"/>
              <w:szCs w:val="44"/>
            </w:rPr>
            <w:t>Offshore project p</w:t>
          </w:r>
          <w:r w:rsidR="00A0505D">
            <w:rPr>
              <w:rFonts w:cs="Arial"/>
              <w:b/>
              <w:color w:val="3468A1"/>
              <w:sz w:val="44"/>
              <w:szCs w:val="44"/>
            </w:rPr>
            <w:t>roposal</w:t>
          </w:r>
        </w:p>
        <w:p w:rsidR="00A0505D" w:rsidRDefault="00993EEC" w:rsidP="002C693D">
          <w:pPr>
            <w:pStyle w:val="Header"/>
            <w:tabs>
              <w:tab w:val="right" w:pos="10200"/>
            </w:tabs>
            <w:spacing w:before="120"/>
            <w:ind w:right="181"/>
            <w:jc w:val="right"/>
            <w:rPr>
              <w:rFonts w:cs="Arial"/>
              <w:b/>
              <w:color w:val="3468A1"/>
              <w:sz w:val="44"/>
              <w:szCs w:val="44"/>
            </w:rPr>
          </w:pPr>
          <w:r>
            <w:rPr>
              <w:rFonts w:cs="Arial"/>
              <w:b/>
              <w:color w:val="3468A1"/>
              <w:sz w:val="44"/>
              <w:szCs w:val="44"/>
            </w:rPr>
            <w:t>submission cover s</w:t>
          </w:r>
          <w:r w:rsidR="00A0505D" w:rsidRPr="00FF349D">
            <w:rPr>
              <w:rFonts w:cs="Arial"/>
              <w:b/>
              <w:color w:val="3468A1"/>
              <w:sz w:val="44"/>
              <w:szCs w:val="44"/>
            </w:rPr>
            <w:t>heet</w:t>
          </w:r>
        </w:p>
      </w:tc>
    </w:tr>
  </w:tbl>
  <w:p w:rsidR="00C5075D" w:rsidRPr="00C04E51" w:rsidRDefault="00C5075D" w:rsidP="00C04E51">
    <w:pPr>
      <w:pStyle w:val="Header"/>
      <w:tabs>
        <w:tab w:val="right" w:pos="10200"/>
      </w:tabs>
      <w:ind w:right="181"/>
      <w:jc w:val="right"/>
      <w:rPr>
        <w:rFonts w:cs="Arial"/>
        <w:b/>
        <w:color w:val="3468A1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32249"/>
    <w:multiLevelType w:val="multilevel"/>
    <w:tmpl w:val="F9D6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F32203"/>
    <w:multiLevelType w:val="hybridMultilevel"/>
    <w:tmpl w:val="164001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442B7"/>
    <w:multiLevelType w:val="hybridMultilevel"/>
    <w:tmpl w:val="5B1E111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705525D"/>
    <w:multiLevelType w:val="hybridMultilevel"/>
    <w:tmpl w:val="FE188628"/>
    <w:lvl w:ilvl="0" w:tplc="0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E658F2"/>
    <w:multiLevelType w:val="hybridMultilevel"/>
    <w:tmpl w:val="65B418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22FBA"/>
    <w:multiLevelType w:val="hybridMultilevel"/>
    <w:tmpl w:val="5C2A33A0"/>
    <w:lvl w:ilvl="0" w:tplc="75DE69A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stylePaneFormatFilter w:val="0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83"/>
    <w:rsid w:val="00003A4C"/>
    <w:rsid w:val="0000434D"/>
    <w:rsid w:val="00005BD2"/>
    <w:rsid w:val="00012CE0"/>
    <w:rsid w:val="0001461F"/>
    <w:rsid w:val="00020976"/>
    <w:rsid w:val="000209C4"/>
    <w:rsid w:val="0002295B"/>
    <w:rsid w:val="000236B5"/>
    <w:rsid w:val="00026190"/>
    <w:rsid w:val="0004380C"/>
    <w:rsid w:val="000465AB"/>
    <w:rsid w:val="00055036"/>
    <w:rsid w:val="000553A4"/>
    <w:rsid w:val="00062D9E"/>
    <w:rsid w:val="00063AF6"/>
    <w:rsid w:val="0006599F"/>
    <w:rsid w:val="00066406"/>
    <w:rsid w:val="00067423"/>
    <w:rsid w:val="00072A61"/>
    <w:rsid w:val="00075031"/>
    <w:rsid w:val="00076402"/>
    <w:rsid w:val="00077085"/>
    <w:rsid w:val="00077274"/>
    <w:rsid w:val="00092A25"/>
    <w:rsid w:val="000950FD"/>
    <w:rsid w:val="00095676"/>
    <w:rsid w:val="000A34AE"/>
    <w:rsid w:val="000B1BC3"/>
    <w:rsid w:val="000C349F"/>
    <w:rsid w:val="000C3BFA"/>
    <w:rsid w:val="000D0FA4"/>
    <w:rsid w:val="000D2E7E"/>
    <w:rsid w:val="000D4AED"/>
    <w:rsid w:val="000D7B11"/>
    <w:rsid w:val="000E0BB9"/>
    <w:rsid w:val="000E20F5"/>
    <w:rsid w:val="000E7752"/>
    <w:rsid w:val="000F043B"/>
    <w:rsid w:val="00101360"/>
    <w:rsid w:val="00113C7C"/>
    <w:rsid w:val="0011559E"/>
    <w:rsid w:val="00120A17"/>
    <w:rsid w:val="0012121A"/>
    <w:rsid w:val="00121894"/>
    <w:rsid w:val="001232F6"/>
    <w:rsid w:val="00131627"/>
    <w:rsid w:val="00132704"/>
    <w:rsid w:val="00133D87"/>
    <w:rsid w:val="00144869"/>
    <w:rsid w:val="00145F2A"/>
    <w:rsid w:val="001469A0"/>
    <w:rsid w:val="00152DBB"/>
    <w:rsid w:val="00153F2A"/>
    <w:rsid w:val="00157444"/>
    <w:rsid w:val="001642F7"/>
    <w:rsid w:val="001656D7"/>
    <w:rsid w:val="00171468"/>
    <w:rsid w:val="00173C31"/>
    <w:rsid w:val="00176E5F"/>
    <w:rsid w:val="00182A2B"/>
    <w:rsid w:val="0018358D"/>
    <w:rsid w:val="001920B4"/>
    <w:rsid w:val="001920E9"/>
    <w:rsid w:val="001A00BC"/>
    <w:rsid w:val="001A1630"/>
    <w:rsid w:val="001A51E1"/>
    <w:rsid w:val="001A6EE9"/>
    <w:rsid w:val="001B1F7F"/>
    <w:rsid w:val="001B591C"/>
    <w:rsid w:val="001D14E6"/>
    <w:rsid w:val="001E3995"/>
    <w:rsid w:val="001F14D6"/>
    <w:rsid w:val="00204CBA"/>
    <w:rsid w:val="00207766"/>
    <w:rsid w:val="002117CB"/>
    <w:rsid w:val="002131FE"/>
    <w:rsid w:val="002217A5"/>
    <w:rsid w:val="00222692"/>
    <w:rsid w:val="002303CD"/>
    <w:rsid w:val="002426F9"/>
    <w:rsid w:val="0027127D"/>
    <w:rsid w:val="00273B7B"/>
    <w:rsid w:val="00275DB0"/>
    <w:rsid w:val="0028109E"/>
    <w:rsid w:val="00281CFC"/>
    <w:rsid w:val="002901DD"/>
    <w:rsid w:val="00293472"/>
    <w:rsid w:val="002A0412"/>
    <w:rsid w:val="002A0AD7"/>
    <w:rsid w:val="002A42EF"/>
    <w:rsid w:val="002A7BFA"/>
    <w:rsid w:val="002B20F9"/>
    <w:rsid w:val="002B7124"/>
    <w:rsid w:val="002C0FAC"/>
    <w:rsid w:val="002C4798"/>
    <w:rsid w:val="002C693D"/>
    <w:rsid w:val="002D1F17"/>
    <w:rsid w:val="002E4B5A"/>
    <w:rsid w:val="002E7D6D"/>
    <w:rsid w:val="002F47B5"/>
    <w:rsid w:val="00304B66"/>
    <w:rsid w:val="003073F9"/>
    <w:rsid w:val="003214A1"/>
    <w:rsid w:val="003250AC"/>
    <w:rsid w:val="00333CA2"/>
    <w:rsid w:val="00333DCA"/>
    <w:rsid w:val="003362E8"/>
    <w:rsid w:val="003416A0"/>
    <w:rsid w:val="00342485"/>
    <w:rsid w:val="0034431D"/>
    <w:rsid w:val="00353131"/>
    <w:rsid w:val="003602C6"/>
    <w:rsid w:val="00367616"/>
    <w:rsid w:val="00371518"/>
    <w:rsid w:val="00375BC7"/>
    <w:rsid w:val="003A0D76"/>
    <w:rsid w:val="003B00D5"/>
    <w:rsid w:val="003B0FC5"/>
    <w:rsid w:val="003B229A"/>
    <w:rsid w:val="003B4466"/>
    <w:rsid w:val="003B763B"/>
    <w:rsid w:val="003C03EC"/>
    <w:rsid w:val="003C42F1"/>
    <w:rsid w:val="003D0037"/>
    <w:rsid w:val="003E5AA4"/>
    <w:rsid w:val="003F3164"/>
    <w:rsid w:val="003F3A37"/>
    <w:rsid w:val="003F7C6F"/>
    <w:rsid w:val="00407114"/>
    <w:rsid w:val="00422185"/>
    <w:rsid w:val="00422AC7"/>
    <w:rsid w:val="0042794E"/>
    <w:rsid w:val="004345F9"/>
    <w:rsid w:val="00455591"/>
    <w:rsid w:val="00461039"/>
    <w:rsid w:val="00465600"/>
    <w:rsid w:val="00467495"/>
    <w:rsid w:val="00473003"/>
    <w:rsid w:val="004807CA"/>
    <w:rsid w:val="00484D18"/>
    <w:rsid w:val="00495683"/>
    <w:rsid w:val="004A20DE"/>
    <w:rsid w:val="004A73F7"/>
    <w:rsid w:val="004A765A"/>
    <w:rsid w:val="004B686C"/>
    <w:rsid w:val="004D2C5C"/>
    <w:rsid w:val="004D58D7"/>
    <w:rsid w:val="004D61C1"/>
    <w:rsid w:val="004E518C"/>
    <w:rsid w:val="004F2575"/>
    <w:rsid w:val="00501705"/>
    <w:rsid w:val="00501CCF"/>
    <w:rsid w:val="00503264"/>
    <w:rsid w:val="00503720"/>
    <w:rsid w:val="0050456E"/>
    <w:rsid w:val="005045B6"/>
    <w:rsid w:val="00517A93"/>
    <w:rsid w:val="0053300F"/>
    <w:rsid w:val="00560CC3"/>
    <w:rsid w:val="00572788"/>
    <w:rsid w:val="0057363E"/>
    <w:rsid w:val="00575390"/>
    <w:rsid w:val="00587BA1"/>
    <w:rsid w:val="00593951"/>
    <w:rsid w:val="00593EBD"/>
    <w:rsid w:val="00595C21"/>
    <w:rsid w:val="005A1DE9"/>
    <w:rsid w:val="005A3239"/>
    <w:rsid w:val="005A34B2"/>
    <w:rsid w:val="005B436B"/>
    <w:rsid w:val="005B4387"/>
    <w:rsid w:val="005B7EDD"/>
    <w:rsid w:val="005C09D4"/>
    <w:rsid w:val="005C3436"/>
    <w:rsid w:val="005C370D"/>
    <w:rsid w:val="005C7941"/>
    <w:rsid w:val="005D0D99"/>
    <w:rsid w:val="005D160D"/>
    <w:rsid w:val="005D2DEB"/>
    <w:rsid w:val="005D32D2"/>
    <w:rsid w:val="005D3C9F"/>
    <w:rsid w:val="005D4C67"/>
    <w:rsid w:val="005D5C01"/>
    <w:rsid w:val="005D7D1E"/>
    <w:rsid w:val="005E2640"/>
    <w:rsid w:val="005E3687"/>
    <w:rsid w:val="005E6D37"/>
    <w:rsid w:val="005F49D2"/>
    <w:rsid w:val="006057A1"/>
    <w:rsid w:val="00613C8E"/>
    <w:rsid w:val="00615951"/>
    <w:rsid w:val="00621CC2"/>
    <w:rsid w:val="00633BAF"/>
    <w:rsid w:val="006425BC"/>
    <w:rsid w:val="00645323"/>
    <w:rsid w:val="00656F6E"/>
    <w:rsid w:val="006616AA"/>
    <w:rsid w:val="00683745"/>
    <w:rsid w:val="00683899"/>
    <w:rsid w:val="0068450F"/>
    <w:rsid w:val="006847E2"/>
    <w:rsid w:val="00685D1F"/>
    <w:rsid w:val="0069016C"/>
    <w:rsid w:val="00692F06"/>
    <w:rsid w:val="006C0B98"/>
    <w:rsid w:val="006C52EE"/>
    <w:rsid w:val="006D2B6F"/>
    <w:rsid w:val="006D6A55"/>
    <w:rsid w:val="006E1FD1"/>
    <w:rsid w:val="006E77C8"/>
    <w:rsid w:val="006F430A"/>
    <w:rsid w:val="00702D57"/>
    <w:rsid w:val="00705DFF"/>
    <w:rsid w:val="00706F8F"/>
    <w:rsid w:val="00714D7C"/>
    <w:rsid w:val="00721CA5"/>
    <w:rsid w:val="00723370"/>
    <w:rsid w:val="00725C24"/>
    <w:rsid w:val="00731CA4"/>
    <w:rsid w:val="00734BF5"/>
    <w:rsid w:val="00737C21"/>
    <w:rsid w:val="00746D97"/>
    <w:rsid w:val="0075093D"/>
    <w:rsid w:val="00757037"/>
    <w:rsid w:val="00757854"/>
    <w:rsid w:val="00767FF3"/>
    <w:rsid w:val="00780B72"/>
    <w:rsid w:val="007815C6"/>
    <w:rsid w:val="00783718"/>
    <w:rsid w:val="007B0C62"/>
    <w:rsid w:val="007B7351"/>
    <w:rsid w:val="007C0BCB"/>
    <w:rsid w:val="007D5E0D"/>
    <w:rsid w:val="007E741E"/>
    <w:rsid w:val="007E7C8A"/>
    <w:rsid w:val="007F11FE"/>
    <w:rsid w:val="0080339C"/>
    <w:rsid w:val="008050D5"/>
    <w:rsid w:val="00805F66"/>
    <w:rsid w:val="00810C28"/>
    <w:rsid w:val="00812392"/>
    <w:rsid w:val="00813ACC"/>
    <w:rsid w:val="008153A1"/>
    <w:rsid w:val="008400CC"/>
    <w:rsid w:val="008409F5"/>
    <w:rsid w:val="00840F74"/>
    <w:rsid w:val="0084715C"/>
    <w:rsid w:val="00851C89"/>
    <w:rsid w:val="00853684"/>
    <w:rsid w:val="0085574E"/>
    <w:rsid w:val="00877165"/>
    <w:rsid w:val="008775FA"/>
    <w:rsid w:val="00891A3F"/>
    <w:rsid w:val="00891D2D"/>
    <w:rsid w:val="008978E4"/>
    <w:rsid w:val="008A363C"/>
    <w:rsid w:val="008B2F3A"/>
    <w:rsid w:val="008B4F6E"/>
    <w:rsid w:val="008C00C0"/>
    <w:rsid w:val="008C0AC4"/>
    <w:rsid w:val="008C132F"/>
    <w:rsid w:val="008C674B"/>
    <w:rsid w:val="008C6AC9"/>
    <w:rsid w:val="008D1C6E"/>
    <w:rsid w:val="008F358A"/>
    <w:rsid w:val="008F73DC"/>
    <w:rsid w:val="00906A2D"/>
    <w:rsid w:val="009268B3"/>
    <w:rsid w:val="00930F25"/>
    <w:rsid w:val="00935942"/>
    <w:rsid w:val="00942EEA"/>
    <w:rsid w:val="00946A71"/>
    <w:rsid w:val="00947391"/>
    <w:rsid w:val="00953771"/>
    <w:rsid w:val="00953E27"/>
    <w:rsid w:val="00954B0D"/>
    <w:rsid w:val="009616C5"/>
    <w:rsid w:val="00970D66"/>
    <w:rsid w:val="009717AC"/>
    <w:rsid w:val="009728C4"/>
    <w:rsid w:val="00974B6B"/>
    <w:rsid w:val="009768A8"/>
    <w:rsid w:val="0099323D"/>
    <w:rsid w:val="00993EEC"/>
    <w:rsid w:val="009A0D30"/>
    <w:rsid w:val="009A650E"/>
    <w:rsid w:val="009B703D"/>
    <w:rsid w:val="009C2ACE"/>
    <w:rsid w:val="009C2D88"/>
    <w:rsid w:val="009D370B"/>
    <w:rsid w:val="009F0C8A"/>
    <w:rsid w:val="009F573D"/>
    <w:rsid w:val="00A040E4"/>
    <w:rsid w:val="00A04485"/>
    <w:rsid w:val="00A0505D"/>
    <w:rsid w:val="00A05AF2"/>
    <w:rsid w:val="00A066A8"/>
    <w:rsid w:val="00A140A6"/>
    <w:rsid w:val="00A205B1"/>
    <w:rsid w:val="00A221F6"/>
    <w:rsid w:val="00A22BC7"/>
    <w:rsid w:val="00A2468B"/>
    <w:rsid w:val="00A34252"/>
    <w:rsid w:val="00A37479"/>
    <w:rsid w:val="00A4006F"/>
    <w:rsid w:val="00A643E8"/>
    <w:rsid w:val="00A64469"/>
    <w:rsid w:val="00A64E98"/>
    <w:rsid w:val="00A704CC"/>
    <w:rsid w:val="00A70915"/>
    <w:rsid w:val="00A76A23"/>
    <w:rsid w:val="00A87FD3"/>
    <w:rsid w:val="00A90F26"/>
    <w:rsid w:val="00A91B0A"/>
    <w:rsid w:val="00A95DE4"/>
    <w:rsid w:val="00AA0811"/>
    <w:rsid w:val="00AA1425"/>
    <w:rsid w:val="00AA47E6"/>
    <w:rsid w:val="00AB17D4"/>
    <w:rsid w:val="00AB368A"/>
    <w:rsid w:val="00AC3E9B"/>
    <w:rsid w:val="00AC6B2B"/>
    <w:rsid w:val="00AC78A7"/>
    <w:rsid w:val="00AE4F4A"/>
    <w:rsid w:val="00AE5231"/>
    <w:rsid w:val="00AF4223"/>
    <w:rsid w:val="00AF42E2"/>
    <w:rsid w:val="00B0092D"/>
    <w:rsid w:val="00B00AFE"/>
    <w:rsid w:val="00B11386"/>
    <w:rsid w:val="00B15B13"/>
    <w:rsid w:val="00B25918"/>
    <w:rsid w:val="00B31ECA"/>
    <w:rsid w:val="00B32879"/>
    <w:rsid w:val="00B44344"/>
    <w:rsid w:val="00B525F6"/>
    <w:rsid w:val="00B536FF"/>
    <w:rsid w:val="00B53979"/>
    <w:rsid w:val="00B63392"/>
    <w:rsid w:val="00B72FE8"/>
    <w:rsid w:val="00B811D1"/>
    <w:rsid w:val="00B82BB0"/>
    <w:rsid w:val="00B8605B"/>
    <w:rsid w:val="00B9457C"/>
    <w:rsid w:val="00BA06D3"/>
    <w:rsid w:val="00BA4EC6"/>
    <w:rsid w:val="00BA4F8A"/>
    <w:rsid w:val="00BA5931"/>
    <w:rsid w:val="00BB3C81"/>
    <w:rsid w:val="00BB5B31"/>
    <w:rsid w:val="00BC0117"/>
    <w:rsid w:val="00BC1308"/>
    <w:rsid w:val="00BC21D3"/>
    <w:rsid w:val="00BC6510"/>
    <w:rsid w:val="00BC7287"/>
    <w:rsid w:val="00BD53C4"/>
    <w:rsid w:val="00BD545A"/>
    <w:rsid w:val="00BD60E2"/>
    <w:rsid w:val="00BE1574"/>
    <w:rsid w:val="00BE1FA2"/>
    <w:rsid w:val="00BF2069"/>
    <w:rsid w:val="00C01814"/>
    <w:rsid w:val="00C04E51"/>
    <w:rsid w:val="00C17AE4"/>
    <w:rsid w:val="00C25DD6"/>
    <w:rsid w:val="00C5075D"/>
    <w:rsid w:val="00C60486"/>
    <w:rsid w:val="00C81BC0"/>
    <w:rsid w:val="00C82B0F"/>
    <w:rsid w:val="00C82C67"/>
    <w:rsid w:val="00C85D4A"/>
    <w:rsid w:val="00C903F1"/>
    <w:rsid w:val="00C91BB7"/>
    <w:rsid w:val="00C95724"/>
    <w:rsid w:val="00C96BD2"/>
    <w:rsid w:val="00CA62F1"/>
    <w:rsid w:val="00CA6AAC"/>
    <w:rsid w:val="00CB0E6D"/>
    <w:rsid w:val="00CB1BE2"/>
    <w:rsid w:val="00CB7F57"/>
    <w:rsid w:val="00CD2223"/>
    <w:rsid w:val="00CD38A5"/>
    <w:rsid w:val="00CD7EE8"/>
    <w:rsid w:val="00CE6F28"/>
    <w:rsid w:val="00D0097D"/>
    <w:rsid w:val="00D0251A"/>
    <w:rsid w:val="00D16483"/>
    <w:rsid w:val="00D16BAF"/>
    <w:rsid w:val="00D173BA"/>
    <w:rsid w:val="00D212CB"/>
    <w:rsid w:val="00D31880"/>
    <w:rsid w:val="00D4036C"/>
    <w:rsid w:val="00D5697F"/>
    <w:rsid w:val="00D57A9D"/>
    <w:rsid w:val="00D71D78"/>
    <w:rsid w:val="00D7248A"/>
    <w:rsid w:val="00D7290A"/>
    <w:rsid w:val="00D77C0F"/>
    <w:rsid w:val="00D77D36"/>
    <w:rsid w:val="00D926A7"/>
    <w:rsid w:val="00D93BA9"/>
    <w:rsid w:val="00D954C7"/>
    <w:rsid w:val="00DA34BB"/>
    <w:rsid w:val="00DB6162"/>
    <w:rsid w:val="00DC1CA8"/>
    <w:rsid w:val="00DC6071"/>
    <w:rsid w:val="00DD175A"/>
    <w:rsid w:val="00DE2BEB"/>
    <w:rsid w:val="00DE3166"/>
    <w:rsid w:val="00DE7DD9"/>
    <w:rsid w:val="00DF5EFD"/>
    <w:rsid w:val="00E00603"/>
    <w:rsid w:val="00E00FA3"/>
    <w:rsid w:val="00E14F6C"/>
    <w:rsid w:val="00E22088"/>
    <w:rsid w:val="00E24A59"/>
    <w:rsid w:val="00E327CD"/>
    <w:rsid w:val="00E36EAC"/>
    <w:rsid w:val="00E3755A"/>
    <w:rsid w:val="00E55815"/>
    <w:rsid w:val="00E64627"/>
    <w:rsid w:val="00E66BD3"/>
    <w:rsid w:val="00E67237"/>
    <w:rsid w:val="00E67ABB"/>
    <w:rsid w:val="00E73280"/>
    <w:rsid w:val="00E73981"/>
    <w:rsid w:val="00E90674"/>
    <w:rsid w:val="00E93B56"/>
    <w:rsid w:val="00EA3230"/>
    <w:rsid w:val="00EA4B8B"/>
    <w:rsid w:val="00EB0689"/>
    <w:rsid w:val="00EB16FD"/>
    <w:rsid w:val="00EB1F54"/>
    <w:rsid w:val="00EB5FEF"/>
    <w:rsid w:val="00ED24D7"/>
    <w:rsid w:val="00EE0503"/>
    <w:rsid w:val="00EE22F9"/>
    <w:rsid w:val="00EE6B81"/>
    <w:rsid w:val="00EF0AB5"/>
    <w:rsid w:val="00EF7B53"/>
    <w:rsid w:val="00F061B4"/>
    <w:rsid w:val="00F11AD9"/>
    <w:rsid w:val="00F20730"/>
    <w:rsid w:val="00F207A9"/>
    <w:rsid w:val="00F2326A"/>
    <w:rsid w:val="00F26053"/>
    <w:rsid w:val="00F31CEE"/>
    <w:rsid w:val="00F34CF5"/>
    <w:rsid w:val="00F35C31"/>
    <w:rsid w:val="00F411AF"/>
    <w:rsid w:val="00F42343"/>
    <w:rsid w:val="00F431CD"/>
    <w:rsid w:val="00F44A7E"/>
    <w:rsid w:val="00F45BB7"/>
    <w:rsid w:val="00F4753E"/>
    <w:rsid w:val="00F558D1"/>
    <w:rsid w:val="00F72306"/>
    <w:rsid w:val="00F7299B"/>
    <w:rsid w:val="00F8057A"/>
    <w:rsid w:val="00F82DF0"/>
    <w:rsid w:val="00F83E0E"/>
    <w:rsid w:val="00F84060"/>
    <w:rsid w:val="00F86D28"/>
    <w:rsid w:val="00F8731B"/>
    <w:rsid w:val="00F90B96"/>
    <w:rsid w:val="00F92E95"/>
    <w:rsid w:val="00F97497"/>
    <w:rsid w:val="00FA22DE"/>
    <w:rsid w:val="00FA2D1C"/>
    <w:rsid w:val="00FA3E43"/>
    <w:rsid w:val="00FA48CC"/>
    <w:rsid w:val="00FA4EA3"/>
    <w:rsid w:val="00FA730C"/>
    <w:rsid w:val="00FD154D"/>
    <w:rsid w:val="00FD449B"/>
    <w:rsid w:val="00FD7E01"/>
    <w:rsid w:val="00FF067A"/>
    <w:rsid w:val="00FF3480"/>
    <w:rsid w:val="00FF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599F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D1648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57A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164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9C2D88"/>
    <w:pPr>
      <w:tabs>
        <w:tab w:val="center" w:pos="5040"/>
        <w:tab w:val="right" w:pos="10219"/>
      </w:tabs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D164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A704CC"/>
  </w:style>
  <w:style w:type="paragraph" w:styleId="BalloonText">
    <w:name w:val="Balloon Text"/>
    <w:basedOn w:val="Normal"/>
    <w:semiHidden/>
    <w:rsid w:val="0000434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6425BC"/>
    <w:pPr>
      <w:spacing w:before="100" w:beforeAutospacing="1" w:after="100" w:afterAutospacing="1"/>
    </w:pPr>
  </w:style>
  <w:style w:type="character" w:customStyle="1" w:styleId="CharSectno">
    <w:name w:val="CharSectno"/>
    <w:basedOn w:val="DefaultParagraphFont"/>
    <w:semiHidden/>
    <w:rsid w:val="006425BC"/>
  </w:style>
  <w:style w:type="paragraph" w:customStyle="1" w:styleId="TableTextFill">
    <w:name w:val="Table Text Fill"/>
    <w:basedOn w:val="Normal"/>
    <w:rsid w:val="007E7C8A"/>
    <w:pPr>
      <w:spacing w:before="60" w:after="60"/>
    </w:pPr>
    <w:rPr>
      <w:sz w:val="20"/>
      <w:szCs w:val="20"/>
    </w:rPr>
  </w:style>
  <w:style w:type="paragraph" w:customStyle="1" w:styleId="TableTextFill8C">
    <w:name w:val="Table Text Fill + 8C"/>
    <w:basedOn w:val="TableTextFill"/>
    <w:rsid w:val="007E7C8A"/>
    <w:pPr>
      <w:jc w:val="center"/>
    </w:pPr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3250AC"/>
    <w:rPr>
      <w:sz w:val="24"/>
      <w:szCs w:val="24"/>
      <w:lang w:val="en-AU" w:eastAsia="en-AU" w:bidi="ar-SA"/>
    </w:rPr>
  </w:style>
  <w:style w:type="paragraph" w:customStyle="1" w:styleId="HeaderActivityID">
    <w:name w:val="Header Activity ID"/>
    <w:basedOn w:val="Header"/>
    <w:link w:val="HeaderActivityIDChar"/>
    <w:rsid w:val="003250AC"/>
    <w:pPr>
      <w:tabs>
        <w:tab w:val="clear" w:pos="4153"/>
        <w:tab w:val="clear" w:pos="8306"/>
        <w:tab w:val="center" w:pos="4870"/>
        <w:tab w:val="right" w:pos="9540"/>
      </w:tabs>
      <w:spacing w:before="180" w:after="180"/>
      <w:ind w:left="108"/>
      <w:jc w:val="right"/>
    </w:pPr>
    <w:rPr>
      <w:rFonts w:ascii="Arial Narrow" w:hAnsi="Arial Narrow" w:cs="Arial"/>
      <w:b/>
      <w:szCs w:val="22"/>
      <w:lang w:eastAsia="ja-JP"/>
    </w:rPr>
  </w:style>
  <w:style w:type="character" w:customStyle="1" w:styleId="HeaderActivityIDChar">
    <w:name w:val="Header Activity ID Char"/>
    <w:basedOn w:val="HeaderChar"/>
    <w:link w:val="HeaderActivityID"/>
    <w:rsid w:val="003250AC"/>
    <w:rPr>
      <w:rFonts w:ascii="Arial Narrow" w:hAnsi="Arial Narrow" w:cs="Arial"/>
      <w:b/>
      <w:sz w:val="22"/>
      <w:szCs w:val="22"/>
      <w:lang w:val="en-AU" w:eastAsia="ja-JP" w:bidi="ar-SA"/>
    </w:rPr>
  </w:style>
  <w:style w:type="paragraph" w:customStyle="1" w:styleId="Headerlinefill">
    <w:name w:val="Header line fill"/>
    <w:basedOn w:val="Normal"/>
    <w:semiHidden/>
    <w:rsid w:val="003250AC"/>
    <w:pPr>
      <w:pBdr>
        <w:bottom w:val="single" w:sz="4" w:space="1" w:color="auto"/>
      </w:pBdr>
      <w:tabs>
        <w:tab w:val="center" w:pos="4870"/>
      </w:tabs>
      <w:spacing w:before="180" w:after="180"/>
      <w:jc w:val="right"/>
    </w:pPr>
    <w:rPr>
      <w:rFonts w:ascii="Arial Narrow" w:eastAsia="MS Mincho" w:hAnsi="Arial Narrow" w:cs="Arial"/>
      <w:szCs w:val="22"/>
      <w:lang w:eastAsia="ja-JP"/>
    </w:rPr>
  </w:style>
  <w:style w:type="paragraph" w:customStyle="1" w:styleId="TableTag">
    <w:name w:val="Table Tag"/>
    <w:basedOn w:val="NormalWeb"/>
    <w:rsid w:val="003250AC"/>
    <w:pPr>
      <w:spacing w:before="60" w:beforeAutospacing="0" w:after="60" w:afterAutospacing="0"/>
    </w:pPr>
    <w:rPr>
      <w:rFonts w:ascii="Arial" w:hAnsi="Arial" w:cs="Arial"/>
      <w:b/>
      <w:color w:val="000000"/>
      <w:sz w:val="20"/>
      <w:szCs w:val="20"/>
    </w:rPr>
  </w:style>
  <w:style w:type="paragraph" w:customStyle="1" w:styleId="PartTitle">
    <w:name w:val="Part Title"/>
    <w:basedOn w:val="NormalWeb"/>
    <w:link w:val="PartTitleChar"/>
    <w:rsid w:val="007815C6"/>
    <w:pPr>
      <w:tabs>
        <w:tab w:val="right" w:pos="9972"/>
      </w:tabs>
      <w:spacing w:before="60" w:beforeAutospacing="0" w:after="60" w:afterAutospacing="0"/>
    </w:pPr>
    <w:rPr>
      <w:rFonts w:ascii="Arial" w:hAnsi="Arial" w:cs="Arial"/>
      <w:b/>
      <w:color w:val="FFFFFF"/>
    </w:rPr>
  </w:style>
  <w:style w:type="character" w:customStyle="1" w:styleId="PartTitleChar">
    <w:name w:val="Part Title Char"/>
    <w:basedOn w:val="DefaultParagraphFont"/>
    <w:link w:val="PartTitle"/>
    <w:rsid w:val="007815C6"/>
    <w:rPr>
      <w:rFonts w:ascii="Arial" w:hAnsi="Arial" w:cs="Arial"/>
      <w:b/>
      <w:color w:val="FFFFFF"/>
      <w:sz w:val="24"/>
      <w:szCs w:val="24"/>
      <w:lang w:val="en-AU" w:eastAsia="en-AU" w:bidi="ar-SA"/>
    </w:rPr>
  </w:style>
  <w:style w:type="paragraph" w:customStyle="1" w:styleId="Tabletagsmall">
    <w:name w:val="Table tag small"/>
    <w:basedOn w:val="Normal"/>
    <w:rsid w:val="007815C6"/>
    <w:pPr>
      <w:spacing w:before="60" w:after="60"/>
    </w:pPr>
    <w:rPr>
      <w:rFonts w:ascii="Arial" w:hAnsi="Arial" w:cs="Arial"/>
      <w:color w:val="000000"/>
      <w:sz w:val="16"/>
      <w:szCs w:val="16"/>
    </w:rPr>
  </w:style>
  <w:style w:type="paragraph" w:styleId="DocumentMap">
    <w:name w:val="Document Map"/>
    <w:basedOn w:val="Normal"/>
    <w:semiHidden/>
    <w:rsid w:val="00D4036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semiHidden/>
    <w:rsid w:val="00B633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6339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6339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D57A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PlaceholderText">
    <w:name w:val="Placeholder Text"/>
    <w:uiPriority w:val="99"/>
    <w:semiHidden/>
    <w:rsid w:val="00C04E51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C04E51"/>
    <w:rPr>
      <w:rFonts w:eastAsia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04E51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unhideWhenUsed/>
    <w:rsid w:val="00C04E51"/>
    <w:rPr>
      <w:vertAlign w:val="superscript"/>
    </w:rPr>
  </w:style>
  <w:style w:type="table" w:customStyle="1" w:styleId="TableGrid1">
    <w:name w:val="Table Grid1"/>
    <w:basedOn w:val="TableNormal"/>
    <w:next w:val="TableGrid"/>
    <w:rsid w:val="00F061B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6D6E72"/>
        <w:left w:val="single" w:sz="4" w:space="0" w:color="6D6E72"/>
        <w:bottom w:val="single" w:sz="4" w:space="0" w:color="6D6E72"/>
        <w:right w:val="single" w:sz="4" w:space="0" w:color="6D6E72"/>
        <w:insideH w:val="single" w:sz="4" w:space="0" w:color="6D6E72"/>
        <w:insideV w:val="single" w:sz="4" w:space="0" w:color="6D6E72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FooterChar">
    <w:name w:val="Footer Char"/>
    <w:link w:val="Footer"/>
    <w:rsid w:val="009C2D88"/>
    <w:rPr>
      <w:rFonts w:ascii="Arial" w:hAnsi="Arial" w:cs="Arial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rsid w:val="00BC011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BC011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BC011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BC0117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7C0BC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04380C"/>
    <w:rPr>
      <w:rFonts w:ascii="Calibri" w:hAnsi="Calibri"/>
    </w:rPr>
  </w:style>
  <w:style w:type="character" w:styleId="Hyperlink">
    <w:name w:val="Hyperlink"/>
    <w:basedOn w:val="DefaultParagraphFont"/>
    <w:rsid w:val="00FA4EA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FA4EA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599F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D1648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57A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164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9C2D88"/>
    <w:pPr>
      <w:tabs>
        <w:tab w:val="center" w:pos="5040"/>
        <w:tab w:val="right" w:pos="10219"/>
      </w:tabs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D164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A704CC"/>
  </w:style>
  <w:style w:type="paragraph" w:styleId="BalloonText">
    <w:name w:val="Balloon Text"/>
    <w:basedOn w:val="Normal"/>
    <w:semiHidden/>
    <w:rsid w:val="0000434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6425BC"/>
    <w:pPr>
      <w:spacing w:before="100" w:beforeAutospacing="1" w:after="100" w:afterAutospacing="1"/>
    </w:pPr>
  </w:style>
  <w:style w:type="character" w:customStyle="1" w:styleId="CharSectno">
    <w:name w:val="CharSectno"/>
    <w:basedOn w:val="DefaultParagraphFont"/>
    <w:semiHidden/>
    <w:rsid w:val="006425BC"/>
  </w:style>
  <w:style w:type="paragraph" w:customStyle="1" w:styleId="TableTextFill">
    <w:name w:val="Table Text Fill"/>
    <w:basedOn w:val="Normal"/>
    <w:rsid w:val="007E7C8A"/>
    <w:pPr>
      <w:spacing w:before="60" w:after="60"/>
    </w:pPr>
    <w:rPr>
      <w:sz w:val="20"/>
      <w:szCs w:val="20"/>
    </w:rPr>
  </w:style>
  <w:style w:type="paragraph" w:customStyle="1" w:styleId="TableTextFill8C">
    <w:name w:val="Table Text Fill + 8C"/>
    <w:basedOn w:val="TableTextFill"/>
    <w:rsid w:val="007E7C8A"/>
    <w:pPr>
      <w:jc w:val="center"/>
    </w:pPr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3250AC"/>
    <w:rPr>
      <w:sz w:val="24"/>
      <w:szCs w:val="24"/>
      <w:lang w:val="en-AU" w:eastAsia="en-AU" w:bidi="ar-SA"/>
    </w:rPr>
  </w:style>
  <w:style w:type="paragraph" w:customStyle="1" w:styleId="HeaderActivityID">
    <w:name w:val="Header Activity ID"/>
    <w:basedOn w:val="Header"/>
    <w:link w:val="HeaderActivityIDChar"/>
    <w:rsid w:val="003250AC"/>
    <w:pPr>
      <w:tabs>
        <w:tab w:val="clear" w:pos="4153"/>
        <w:tab w:val="clear" w:pos="8306"/>
        <w:tab w:val="center" w:pos="4870"/>
        <w:tab w:val="right" w:pos="9540"/>
      </w:tabs>
      <w:spacing w:before="180" w:after="180"/>
      <w:ind w:left="108"/>
      <w:jc w:val="right"/>
    </w:pPr>
    <w:rPr>
      <w:rFonts w:ascii="Arial Narrow" w:hAnsi="Arial Narrow" w:cs="Arial"/>
      <w:b/>
      <w:szCs w:val="22"/>
      <w:lang w:eastAsia="ja-JP"/>
    </w:rPr>
  </w:style>
  <w:style w:type="character" w:customStyle="1" w:styleId="HeaderActivityIDChar">
    <w:name w:val="Header Activity ID Char"/>
    <w:basedOn w:val="HeaderChar"/>
    <w:link w:val="HeaderActivityID"/>
    <w:rsid w:val="003250AC"/>
    <w:rPr>
      <w:rFonts w:ascii="Arial Narrow" w:hAnsi="Arial Narrow" w:cs="Arial"/>
      <w:b/>
      <w:sz w:val="22"/>
      <w:szCs w:val="22"/>
      <w:lang w:val="en-AU" w:eastAsia="ja-JP" w:bidi="ar-SA"/>
    </w:rPr>
  </w:style>
  <w:style w:type="paragraph" w:customStyle="1" w:styleId="Headerlinefill">
    <w:name w:val="Header line fill"/>
    <w:basedOn w:val="Normal"/>
    <w:semiHidden/>
    <w:rsid w:val="003250AC"/>
    <w:pPr>
      <w:pBdr>
        <w:bottom w:val="single" w:sz="4" w:space="1" w:color="auto"/>
      </w:pBdr>
      <w:tabs>
        <w:tab w:val="center" w:pos="4870"/>
      </w:tabs>
      <w:spacing w:before="180" w:after="180"/>
      <w:jc w:val="right"/>
    </w:pPr>
    <w:rPr>
      <w:rFonts w:ascii="Arial Narrow" w:eastAsia="MS Mincho" w:hAnsi="Arial Narrow" w:cs="Arial"/>
      <w:szCs w:val="22"/>
      <w:lang w:eastAsia="ja-JP"/>
    </w:rPr>
  </w:style>
  <w:style w:type="paragraph" w:customStyle="1" w:styleId="TableTag">
    <w:name w:val="Table Tag"/>
    <w:basedOn w:val="NormalWeb"/>
    <w:rsid w:val="003250AC"/>
    <w:pPr>
      <w:spacing w:before="60" w:beforeAutospacing="0" w:after="60" w:afterAutospacing="0"/>
    </w:pPr>
    <w:rPr>
      <w:rFonts w:ascii="Arial" w:hAnsi="Arial" w:cs="Arial"/>
      <w:b/>
      <w:color w:val="000000"/>
      <w:sz w:val="20"/>
      <w:szCs w:val="20"/>
    </w:rPr>
  </w:style>
  <w:style w:type="paragraph" w:customStyle="1" w:styleId="PartTitle">
    <w:name w:val="Part Title"/>
    <w:basedOn w:val="NormalWeb"/>
    <w:link w:val="PartTitleChar"/>
    <w:rsid w:val="007815C6"/>
    <w:pPr>
      <w:tabs>
        <w:tab w:val="right" w:pos="9972"/>
      </w:tabs>
      <w:spacing w:before="60" w:beforeAutospacing="0" w:after="60" w:afterAutospacing="0"/>
    </w:pPr>
    <w:rPr>
      <w:rFonts w:ascii="Arial" w:hAnsi="Arial" w:cs="Arial"/>
      <w:b/>
      <w:color w:val="FFFFFF"/>
    </w:rPr>
  </w:style>
  <w:style w:type="character" w:customStyle="1" w:styleId="PartTitleChar">
    <w:name w:val="Part Title Char"/>
    <w:basedOn w:val="DefaultParagraphFont"/>
    <w:link w:val="PartTitle"/>
    <w:rsid w:val="007815C6"/>
    <w:rPr>
      <w:rFonts w:ascii="Arial" w:hAnsi="Arial" w:cs="Arial"/>
      <w:b/>
      <w:color w:val="FFFFFF"/>
      <w:sz w:val="24"/>
      <w:szCs w:val="24"/>
      <w:lang w:val="en-AU" w:eastAsia="en-AU" w:bidi="ar-SA"/>
    </w:rPr>
  </w:style>
  <w:style w:type="paragraph" w:customStyle="1" w:styleId="Tabletagsmall">
    <w:name w:val="Table tag small"/>
    <w:basedOn w:val="Normal"/>
    <w:rsid w:val="007815C6"/>
    <w:pPr>
      <w:spacing w:before="60" w:after="60"/>
    </w:pPr>
    <w:rPr>
      <w:rFonts w:ascii="Arial" w:hAnsi="Arial" w:cs="Arial"/>
      <w:color w:val="000000"/>
      <w:sz w:val="16"/>
      <w:szCs w:val="16"/>
    </w:rPr>
  </w:style>
  <w:style w:type="paragraph" w:styleId="DocumentMap">
    <w:name w:val="Document Map"/>
    <w:basedOn w:val="Normal"/>
    <w:semiHidden/>
    <w:rsid w:val="00D4036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semiHidden/>
    <w:rsid w:val="00B633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6339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6339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D57A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PlaceholderText">
    <w:name w:val="Placeholder Text"/>
    <w:uiPriority w:val="99"/>
    <w:semiHidden/>
    <w:rsid w:val="00C04E51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C04E51"/>
    <w:rPr>
      <w:rFonts w:eastAsia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04E51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unhideWhenUsed/>
    <w:rsid w:val="00C04E51"/>
    <w:rPr>
      <w:vertAlign w:val="superscript"/>
    </w:rPr>
  </w:style>
  <w:style w:type="table" w:customStyle="1" w:styleId="TableGrid1">
    <w:name w:val="Table Grid1"/>
    <w:basedOn w:val="TableNormal"/>
    <w:next w:val="TableGrid"/>
    <w:rsid w:val="00F061B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6D6E72"/>
        <w:left w:val="single" w:sz="4" w:space="0" w:color="6D6E72"/>
        <w:bottom w:val="single" w:sz="4" w:space="0" w:color="6D6E72"/>
        <w:right w:val="single" w:sz="4" w:space="0" w:color="6D6E72"/>
        <w:insideH w:val="single" w:sz="4" w:space="0" w:color="6D6E72"/>
        <w:insideV w:val="single" w:sz="4" w:space="0" w:color="6D6E72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FooterChar">
    <w:name w:val="Footer Char"/>
    <w:link w:val="Footer"/>
    <w:rsid w:val="009C2D88"/>
    <w:rPr>
      <w:rFonts w:ascii="Arial" w:hAnsi="Arial" w:cs="Arial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rsid w:val="00BC011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BC011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BC011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BC0117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7C0BC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04380C"/>
    <w:rPr>
      <w:rFonts w:ascii="Calibri" w:hAnsi="Calibri"/>
    </w:rPr>
  </w:style>
  <w:style w:type="character" w:styleId="Hyperlink">
    <w:name w:val="Hyperlink"/>
    <w:basedOn w:val="DefaultParagraphFont"/>
    <w:rsid w:val="00FA4EA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FA4EA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ecurefile.nopsema.gov.au/filedrop/submissions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977F13965BD4D4492999E6F7FA65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B2FAB-FA42-44C7-8644-B386EDAD70A0}"/>
      </w:docPartPr>
      <w:docPartBody>
        <w:p w:rsidR="00DB6C9C" w:rsidRDefault="001D399C" w:rsidP="001D399C">
          <w:pPr>
            <w:pStyle w:val="2977F13965BD4D4492999E6F7FA65EC948"/>
          </w:pPr>
          <w:r w:rsidRPr="007F11FE">
            <w:rPr>
              <w:rStyle w:val="PlaceholderText"/>
              <w:sz w:val="20"/>
              <w:szCs w:val="20"/>
            </w:rPr>
            <w:t>Select date</w:t>
          </w:r>
          <w:r w:rsidRPr="001469A0">
            <w:rPr>
              <w:rStyle w:val="PlaceholderText"/>
              <w:szCs w:val="22"/>
            </w:rPr>
            <w:t>.</w:t>
          </w:r>
        </w:p>
      </w:docPartBody>
    </w:docPart>
    <w:docPart>
      <w:docPartPr>
        <w:name w:val="561CC165BA744957A0FBCC24B2E2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FF30C-1617-4609-A8FC-6FF50AA60E1C}"/>
      </w:docPartPr>
      <w:docPartBody>
        <w:p w:rsidR="00DB6C9C" w:rsidRDefault="001D399C" w:rsidP="001D399C">
          <w:pPr>
            <w:pStyle w:val="561CC165BA744957A0FBCC24B2E20D3135"/>
          </w:pPr>
          <w:r>
            <w:rPr>
              <w:rStyle w:val="PlaceholderText"/>
              <w:sz w:val="20"/>
              <w:szCs w:val="20"/>
            </w:rPr>
            <w:t>E</w:t>
          </w:r>
          <w:r w:rsidRPr="004807CA">
            <w:rPr>
              <w:rStyle w:val="PlaceholderText"/>
              <w:sz w:val="20"/>
              <w:szCs w:val="20"/>
            </w:rPr>
            <w:t>nter text.</w:t>
          </w:r>
        </w:p>
      </w:docPartBody>
    </w:docPart>
    <w:docPart>
      <w:docPartPr>
        <w:name w:val="1CB92B680E53402783F56096DB50A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6598C-55EF-4439-9B35-62C452F3DCBC}"/>
      </w:docPartPr>
      <w:docPartBody>
        <w:p w:rsidR="00DB6C9C" w:rsidRDefault="001D399C" w:rsidP="001D399C">
          <w:pPr>
            <w:pStyle w:val="1CB92B680E53402783F56096DB50A36034"/>
          </w:pPr>
          <w:r>
            <w:rPr>
              <w:rStyle w:val="PlaceholderText"/>
              <w:sz w:val="20"/>
              <w:szCs w:val="20"/>
            </w:rPr>
            <w:t>Enter</w:t>
          </w:r>
          <w:r w:rsidRPr="004807CA">
            <w:rPr>
              <w:rStyle w:val="PlaceholderText"/>
              <w:sz w:val="20"/>
              <w:szCs w:val="20"/>
            </w:rPr>
            <w:t xml:space="preserve"> text.</w:t>
          </w:r>
        </w:p>
      </w:docPartBody>
    </w:docPart>
    <w:docPart>
      <w:docPartPr>
        <w:name w:val="D2B70BBC223543C3837C04558CED1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63424-9245-4194-961D-44DF23727B44}"/>
      </w:docPartPr>
      <w:docPartBody>
        <w:p w:rsidR="00DB6C9C" w:rsidRDefault="001D399C" w:rsidP="001D399C">
          <w:pPr>
            <w:pStyle w:val="D2B70BBC223543C3837C04558CED13C534"/>
          </w:pPr>
          <w:r>
            <w:rPr>
              <w:rStyle w:val="PlaceholderText"/>
              <w:sz w:val="20"/>
              <w:szCs w:val="20"/>
            </w:rPr>
            <w:t>Enter</w:t>
          </w:r>
          <w:r w:rsidRPr="004807CA">
            <w:rPr>
              <w:rStyle w:val="PlaceholderText"/>
              <w:sz w:val="20"/>
              <w:szCs w:val="20"/>
            </w:rPr>
            <w:t xml:space="preserve"> text.</w:t>
          </w:r>
        </w:p>
      </w:docPartBody>
    </w:docPart>
    <w:docPart>
      <w:docPartPr>
        <w:name w:val="646B0CA727AB45E5B00DF9AA59ED0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96542-36F1-4529-A822-3D14475994CF}"/>
      </w:docPartPr>
      <w:docPartBody>
        <w:p w:rsidR="00DB6C9C" w:rsidRDefault="001D399C" w:rsidP="001D399C">
          <w:pPr>
            <w:pStyle w:val="646B0CA727AB45E5B00DF9AA59ED00DD34"/>
          </w:pPr>
          <w:r>
            <w:rPr>
              <w:rStyle w:val="PlaceholderText"/>
              <w:sz w:val="20"/>
              <w:szCs w:val="20"/>
            </w:rPr>
            <w:t>E</w:t>
          </w:r>
          <w:r w:rsidRPr="004807CA">
            <w:rPr>
              <w:rStyle w:val="PlaceholderText"/>
              <w:sz w:val="20"/>
              <w:szCs w:val="20"/>
            </w:rPr>
            <w:t>nter text.</w:t>
          </w:r>
        </w:p>
      </w:docPartBody>
    </w:docPart>
    <w:docPart>
      <w:docPartPr>
        <w:name w:val="D208B136DCD44A54BD30B4D0AF994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7BFAB-80ED-4E18-8C63-4893E2F01C1D}"/>
      </w:docPartPr>
      <w:docPartBody>
        <w:p w:rsidR="00DB6C9C" w:rsidRDefault="001D399C" w:rsidP="001D399C">
          <w:pPr>
            <w:pStyle w:val="D208B136DCD44A54BD30B4D0AF99475034"/>
          </w:pPr>
          <w:r>
            <w:rPr>
              <w:rStyle w:val="PlaceholderText"/>
              <w:sz w:val="20"/>
              <w:szCs w:val="20"/>
            </w:rPr>
            <w:t>E</w:t>
          </w:r>
          <w:r w:rsidRPr="004807CA">
            <w:rPr>
              <w:rStyle w:val="PlaceholderText"/>
              <w:sz w:val="20"/>
              <w:szCs w:val="20"/>
            </w:rPr>
            <w:t>nter text.</w:t>
          </w:r>
        </w:p>
      </w:docPartBody>
    </w:docPart>
    <w:docPart>
      <w:docPartPr>
        <w:name w:val="1D5FF453D88441748304D8B1A9715B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970A3-805A-420F-AE51-17E6A2F087BB}"/>
      </w:docPartPr>
      <w:docPartBody>
        <w:p w:rsidR="00DB6C9C" w:rsidRDefault="001D399C" w:rsidP="001D399C">
          <w:pPr>
            <w:pStyle w:val="1D5FF453D88441748304D8B1A9715B7B34"/>
          </w:pPr>
          <w:r>
            <w:rPr>
              <w:rStyle w:val="PlaceholderText"/>
              <w:sz w:val="20"/>
              <w:szCs w:val="20"/>
            </w:rPr>
            <w:t>E</w:t>
          </w:r>
          <w:r w:rsidRPr="004807CA">
            <w:rPr>
              <w:rStyle w:val="PlaceholderText"/>
              <w:sz w:val="20"/>
              <w:szCs w:val="20"/>
            </w:rPr>
            <w:t>nter text.</w:t>
          </w:r>
        </w:p>
      </w:docPartBody>
    </w:docPart>
    <w:docPart>
      <w:docPartPr>
        <w:name w:val="8AF3D611552F496FBCE5BA3A9D63A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B7124-411C-4C6D-AEB6-0157F45DB18B}"/>
      </w:docPartPr>
      <w:docPartBody>
        <w:p w:rsidR="00DB6C9C" w:rsidRDefault="001D399C" w:rsidP="001D399C">
          <w:pPr>
            <w:pStyle w:val="8AF3D611552F496FBCE5BA3A9D63A03132"/>
          </w:pPr>
          <w:r w:rsidRPr="003B0FC5">
            <w:rPr>
              <w:rStyle w:val="PlaceholderText"/>
              <w:sz w:val="20"/>
              <w:szCs w:val="20"/>
            </w:rPr>
            <w:t xml:space="preserve">Insert name of </w:t>
          </w:r>
          <w:r>
            <w:rPr>
              <w:rStyle w:val="PlaceholderText"/>
              <w:sz w:val="20"/>
              <w:szCs w:val="20"/>
            </w:rPr>
            <w:t>proponent.</w:t>
          </w:r>
        </w:p>
      </w:docPartBody>
    </w:docPart>
    <w:docPart>
      <w:docPartPr>
        <w:name w:val="F653BB78C1DD4AE38BB2E2EE3A5EF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9B2F-F90B-45A6-8A2C-3B35AC1A1F6A}"/>
      </w:docPartPr>
      <w:docPartBody>
        <w:p w:rsidR="00DB6C9C" w:rsidRDefault="001D399C" w:rsidP="001D399C">
          <w:pPr>
            <w:pStyle w:val="F653BB78C1DD4AE38BB2E2EE3A5EF19030"/>
          </w:pPr>
          <w:r>
            <w:rPr>
              <w:rStyle w:val="PlaceholderText"/>
              <w:sz w:val="20"/>
              <w:szCs w:val="20"/>
            </w:rPr>
            <w:t>Enter</w:t>
          </w:r>
          <w:r w:rsidRPr="004807CA">
            <w:rPr>
              <w:rStyle w:val="PlaceholderText"/>
              <w:sz w:val="20"/>
              <w:szCs w:val="20"/>
            </w:rPr>
            <w:t xml:space="preserve"> text.</w:t>
          </w:r>
        </w:p>
      </w:docPartBody>
    </w:docPart>
    <w:docPart>
      <w:docPartPr>
        <w:name w:val="C94C19E4BCC9495DB4B499B4D612F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D6E11-E3FE-4846-A3C7-61A29C2D0BCD}"/>
      </w:docPartPr>
      <w:docPartBody>
        <w:p w:rsidR="00C2729A" w:rsidRDefault="001D399C" w:rsidP="001D399C">
          <w:pPr>
            <w:pStyle w:val="C94C19E4BCC9495DB4B499B4D612F0C525"/>
          </w:pPr>
          <w:r w:rsidRPr="007F11FE">
            <w:rPr>
              <w:rStyle w:val="PlaceholderText"/>
              <w:sz w:val="20"/>
              <w:szCs w:val="20"/>
            </w:rPr>
            <w:t>Select date.</w:t>
          </w:r>
        </w:p>
      </w:docPartBody>
    </w:docPart>
    <w:docPart>
      <w:docPartPr>
        <w:name w:val="CD7455A6EDEF46548762E758FF77A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BF2A5-8DE8-42DC-B9FE-450D6DEC1A54}"/>
      </w:docPartPr>
      <w:docPartBody>
        <w:p w:rsidR="001B6A54" w:rsidRDefault="001D399C" w:rsidP="001D399C">
          <w:pPr>
            <w:pStyle w:val="CD7455A6EDEF46548762E758FF77A6E710"/>
          </w:pPr>
          <w:r>
            <w:rPr>
              <w:rStyle w:val="PlaceholderText"/>
              <w:sz w:val="20"/>
              <w:szCs w:val="20"/>
            </w:rPr>
            <w:t>Enter</w:t>
          </w:r>
          <w:r w:rsidRPr="004807CA">
            <w:rPr>
              <w:rStyle w:val="PlaceholderText"/>
              <w:sz w:val="20"/>
              <w:szCs w:val="20"/>
            </w:rPr>
            <w:t xml:space="preserve"> text.</w:t>
          </w:r>
        </w:p>
      </w:docPartBody>
    </w:docPart>
    <w:docPart>
      <w:docPartPr>
        <w:name w:val="06973F05F195496AB4D98D783CA16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B0AEB-7AF3-4267-88F8-36952E1900AF}"/>
      </w:docPartPr>
      <w:docPartBody>
        <w:p w:rsidR="00FB6AAF" w:rsidRDefault="003404F2" w:rsidP="003404F2">
          <w:pPr>
            <w:pStyle w:val="06973F05F195496AB4D98D783CA16986"/>
          </w:pPr>
          <w:r w:rsidRPr="003B0FC5">
            <w:rPr>
              <w:rStyle w:val="PlaceholderText"/>
            </w:rPr>
            <w:t>Yes/No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B4"/>
    <w:rsid w:val="0000123D"/>
    <w:rsid w:val="00097DFA"/>
    <w:rsid w:val="000F6222"/>
    <w:rsid w:val="00100621"/>
    <w:rsid w:val="00102DB4"/>
    <w:rsid w:val="001114E5"/>
    <w:rsid w:val="001262A4"/>
    <w:rsid w:val="001B6A54"/>
    <w:rsid w:val="001D399C"/>
    <w:rsid w:val="00202139"/>
    <w:rsid w:val="00210ABD"/>
    <w:rsid w:val="002173F8"/>
    <w:rsid w:val="00281AE9"/>
    <w:rsid w:val="00286FD7"/>
    <w:rsid w:val="00293762"/>
    <w:rsid w:val="002B2605"/>
    <w:rsid w:val="002C5E9C"/>
    <w:rsid w:val="002F7600"/>
    <w:rsid w:val="003404F2"/>
    <w:rsid w:val="003E7764"/>
    <w:rsid w:val="003F6E05"/>
    <w:rsid w:val="005B592E"/>
    <w:rsid w:val="00660B21"/>
    <w:rsid w:val="00686C75"/>
    <w:rsid w:val="00713E48"/>
    <w:rsid w:val="008417F2"/>
    <w:rsid w:val="009B15BB"/>
    <w:rsid w:val="009D427A"/>
    <w:rsid w:val="00A942ED"/>
    <w:rsid w:val="00B47750"/>
    <w:rsid w:val="00B87C8F"/>
    <w:rsid w:val="00BA218C"/>
    <w:rsid w:val="00BD29D1"/>
    <w:rsid w:val="00BE7F4E"/>
    <w:rsid w:val="00C2729A"/>
    <w:rsid w:val="00CB6B12"/>
    <w:rsid w:val="00D10C26"/>
    <w:rsid w:val="00DB6C9C"/>
    <w:rsid w:val="00DF114C"/>
    <w:rsid w:val="00F703E9"/>
    <w:rsid w:val="00F7160A"/>
    <w:rsid w:val="00FB6AAF"/>
    <w:rsid w:val="00FE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404F2"/>
    <w:rPr>
      <w:color w:val="808080"/>
    </w:rPr>
  </w:style>
  <w:style w:type="paragraph" w:customStyle="1" w:styleId="32BE5F644488475D87976872E70E65EF">
    <w:name w:val="32BE5F644488475D87976872E70E65EF"/>
    <w:rsid w:val="00102DB4"/>
  </w:style>
  <w:style w:type="paragraph" w:customStyle="1" w:styleId="3CF73391B84C42B7A9DB6D6E42D46EFC">
    <w:name w:val="3CF73391B84C42B7A9DB6D6E42D46EFC"/>
    <w:rsid w:val="00102DB4"/>
  </w:style>
  <w:style w:type="paragraph" w:customStyle="1" w:styleId="DEA4D27D150D4B7C8B574A6583FECAE2">
    <w:name w:val="DEA4D27D150D4B7C8B574A6583FECAE2"/>
    <w:rsid w:val="00102DB4"/>
  </w:style>
  <w:style w:type="paragraph" w:customStyle="1" w:styleId="A8368193A2A5460CAD54F6398F82D6C9">
    <w:name w:val="A8368193A2A5460CAD54F6398F82D6C9"/>
    <w:rsid w:val="00102DB4"/>
  </w:style>
  <w:style w:type="paragraph" w:customStyle="1" w:styleId="0534570839904947A3DDD9CE75659711">
    <w:name w:val="0534570839904947A3DDD9CE75659711"/>
    <w:rsid w:val="00102DB4"/>
  </w:style>
  <w:style w:type="paragraph" w:customStyle="1" w:styleId="FCCF36680E6748E6AC8AE4536F4E9253">
    <w:name w:val="FCCF36680E6748E6AC8AE4536F4E9253"/>
    <w:rsid w:val="00102DB4"/>
  </w:style>
  <w:style w:type="paragraph" w:customStyle="1" w:styleId="D98307378EDD42219905C87D1E0D4BA7">
    <w:name w:val="D98307378EDD42219905C87D1E0D4BA7"/>
    <w:rsid w:val="00102DB4"/>
  </w:style>
  <w:style w:type="paragraph" w:customStyle="1" w:styleId="D5F9C4F45B7C4C9591CC91E79F29F32C">
    <w:name w:val="D5F9C4F45B7C4C9591CC91E79F29F32C"/>
    <w:rsid w:val="00102DB4"/>
  </w:style>
  <w:style w:type="paragraph" w:customStyle="1" w:styleId="F3EE1253B597421C9C3736FC79676400">
    <w:name w:val="F3EE1253B597421C9C3736FC79676400"/>
    <w:rsid w:val="00102DB4"/>
  </w:style>
  <w:style w:type="paragraph" w:customStyle="1" w:styleId="1DA875CB80BB4759A5A405B9F390040D">
    <w:name w:val="1DA875CB80BB4759A5A405B9F390040D"/>
    <w:rsid w:val="00102DB4"/>
  </w:style>
  <w:style w:type="paragraph" w:customStyle="1" w:styleId="8A596084C5AE44E4A042A530CD66F5D2">
    <w:name w:val="8A596084C5AE44E4A042A530CD66F5D2"/>
    <w:rsid w:val="00102DB4"/>
  </w:style>
  <w:style w:type="paragraph" w:customStyle="1" w:styleId="919FE07956934E21A1022CE435832517">
    <w:name w:val="919FE07956934E21A1022CE435832517"/>
    <w:rsid w:val="00102DB4"/>
  </w:style>
  <w:style w:type="paragraph" w:customStyle="1" w:styleId="2EB0DC5662494E86B165F1D759B8ABBE">
    <w:name w:val="2EB0DC5662494E86B165F1D759B8ABBE"/>
    <w:rsid w:val="00102DB4"/>
  </w:style>
  <w:style w:type="paragraph" w:customStyle="1" w:styleId="9314F2F2BB2E438BACB82990941F30FF">
    <w:name w:val="9314F2F2BB2E438BACB82990941F30FF"/>
    <w:rsid w:val="00102DB4"/>
  </w:style>
  <w:style w:type="paragraph" w:customStyle="1" w:styleId="E61F5524B78945B1B4C9861BF604FB77">
    <w:name w:val="E61F5524B78945B1B4C9861BF604FB77"/>
    <w:rsid w:val="00102DB4"/>
  </w:style>
  <w:style w:type="paragraph" w:customStyle="1" w:styleId="4430F0FFDECE457589D36A3C5ACBF2B7">
    <w:name w:val="4430F0FFDECE457589D36A3C5ACBF2B7"/>
    <w:rsid w:val="00102DB4"/>
  </w:style>
  <w:style w:type="paragraph" w:customStyle="1" w:styleId="545CB2896EAC4E198928A96B53B78444">
    <w:name w:val="545CB2896EAC4E198928A96B53B78444"/>
    <w:rsid w:val="00102DB4"/>
  </w:style>
  <w:style w:type="paragraph" w:customStyle="1" w:styleId="9294FD4EBFA04E88AD8B689BEFB6BCF4">
    <w:name w:val="9294FD4EBFA04E88AD8B689BEFB6BCF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">
    <w:name w:val="543796D2E6474511910707EBB978568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">
    <w:name w:val="D4875ED602704C9EA3ADD68A0C6F6C0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">
    <w:name w:val="5B67E5ADAFB94A8AAC08A10DF506EA4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">
    <w:name w:val="8351ABAEDAE64E86A4DD75BCC71B846F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">
    <w:name w:val="28AEABD121254E689750C46769B8FA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">
    <w:name w:val="ACF385F13BA54E379E48C3C20332387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">
    <w:name w:val="D016E529D85F41459D94744C39299A3D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">
    <w:name w:val="B9A6E47E47D04F939E2A3E2D889835A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">
    <w:name w:val="84D7046B62F241AAA2EF6C56548EF4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">
    <w:name w:val="2977F13965BD4D4492999E6F7FA65EC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1">
    <w:name w:val="9294FD4EBFA04E88AD8B689BEFB6BCF4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1">
    <w:name w:val="543796D2E6474511910707EBB9785689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">
    <w:name w:val="D4875ED602704C9EA3ADD68A0C6F6C08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1">
    <w:name w:val="5B67E5ADAFB94A8AAC08A10DF506EA40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">
    <w:name w:val="8351ABAEDAE64E86A4DD75BCC71B846F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1">
    <w:name w:val="28AEABD121254E689750C46769B8FAC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1">
    <w:name w:val="ACF385F13BA54E379E48C3C203323878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1">
    <w:name w:val="D016E529D85F41459D94744C39299A3D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1">
    <w:name w:val="B9A6E47E47D04F939E2A3E2D889835A3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">
    <w:name w:val="84D7046B62F241AAA2EF6C56548EF41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">
    <w:name w:val="2977F13965BD4D4492999E6F7FA65EC9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27871709A3458D99EC85D7E2B56BFE">
    <w:name w:val="CB27871709A3458D99EC85D7E2B56BFE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2">
    <w:name w:val="9294FD4EBFA04E88AD8B689BEFB6BCF4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2">
    <w:name w:val="543796D2E6474511910707EBB9785689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2">
    <w:name w:val="D4875ED602704C9EA3ADD68A0C6F6C08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2">
    <w:name w:val="5B67E5ADAFB94A8AAC08A10DF506EA40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2">
    <w:name w:val="8351ABAEDAE64E86A4DD75BCC71B846F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2">
    <w:name w:val="28AEABD121254E689750C46769B8FAC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2">
    <w:name w:val="ACF385F13BA54E379E48C3C203323878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2">
    <w:name w:val="D016E529D85F41459D94744C39299A3D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2">
    <w:name w:val="B9A6E47E47D04F939E2A3E2D889835A3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2">
    <w:name w:val="84D7046B62F241AAA2EF6C56548EF41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">
    <w:name w:val="2977F13965BD4D4492999E6F7FA65EC9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27871709A3458D99EC85D7E2B56BFE1">
    <w:name w:val="CB27871709A3458D99EC85D7E2B56BFE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3">
    <w:name w:val="9294FD4EBFA04E88AD8B689BEFB6BCF4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3">
    <w:name w:val="543796D2E6474511910707EBB9785689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3">
    <w:name w:val="D4875ED602704C9EA3ADD68A0C6F6C08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3">
    <w:name w:val="5B67E5ADAFB94A8AAC08A10DF506EA40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3">
    <w:name w:val="8351ABAEDAE64E86A4DD75BCC71B846F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3">
    <w:name w:val="28AEABD121254E689750C46769B8FAC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3">
    <w:name w:val="ACF385F13BA54E379E48C3C203323878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3">
    <w:name w:val="D016E529D85F41459D94744C39299A3D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3">
    <w:name w:val="B9A6E47E47D04F939E2A3E2D889835A3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3">
    <w:name w:val="84D7046B62F241AAA2EF6C56548EF412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">
    <w:name w:val="2977F13965BD4D4492999E6F7FA65EC9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27871709A3458D99EC85D7E2B56BFE2">
    <w:name w:val="CB27871709A3458D99EC85D7E2B56BFE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4">
    <w:name w:val="9294FD4EBFA04E88AD8B689BEFB6BCF4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4">
    <w:name w:val="543796D2E6474511910707EBB9785689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4">
    <w:name w:val="D4875ED602704C9EA3ADD68A0C6F6C08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4">
    <w:name w:val="5B67E5ADAFB94A8AAC08A10DF506EA40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4">
    <w:name w:val="8351ABAEDAE64E86A4DD75BCC71B846F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4">
    <w:name w:val="28AEABD121254E689750C46769B8FAC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4">
    <w:name w:val="ACF385F13BA54E379E48C3C203323878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4">
    <w:name w:val="D016E529D85F41459D94744C39299A3D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4">
    <w:name w:val="B9A6E47E47D04F939E2A3E2D889835A3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4">
    <w:name w:val="84D7046B62F241AAA2EF6C56548EF412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">
    <w:name w:val="2977F13965BD4D4492999E6F7FA65EC9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5">
    <w:name w:val="9294FD4EBFA04E88AD8B689BEFB6BCF4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5">
    <w:name w:val="543796D2E6474511910707EBB9785689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5">
    <w:name w:val="D4875ED602704C9EA3ADD68A0C6F6C08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5">
    <w:name w:val="5B67E5ADAFB94A8AAC08A10DF506EA40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5">
    <w:name w:val="8351ABAEDAE64E86A4DD75BCC71B846F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5">
    <w:name w:val="28AEABD121254E689750C46769B8FAC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5">
    <w:name w:val="ACF385F13BA54E379E48C3C203323878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5">
    <w:name w:val="D016E529D85F41459D94744C39299A3D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5">
    <w:name w:val="B9A6E47E47D04F939E2A3E2D889835A3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5">
    <w:name w:val="84D7046B62F241AAA2EF6C56548EF412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5">
    <w:name w:val="2977F13965BD4D4492999E6F7FA65EC9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">
    <w:name w:val="EFF1C806AEF840888F6219F24FC445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">
    <w:name w:val="5271FD860EB14C48B9C3CD090A16B7AC"/>
    <w:rsid w:val="00102DB4"/>
  </w:style>
  <w:style w:type="paragraph" w:customStyle="1" w:styleId="9294FD4EBFA04E88AD8B689BEFB6BCF46">
    <w:name w:val="9294FD4EBFA04E88AD8B689BEFB6BCF4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6">
    <w:name w:val="543796D2E6474511910707EBB9785689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6">
    <w:name w:val="D4875ED602704C9EA3ADD68A0C6F6C08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6">
    <w:name w:val="5B67E5ADAFB94A8AAC08A10DF506EA40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6">
    <w:name w:val="8351ABAEDAE64E86A4DD75BCC71B846F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6">
    <w:name w:val="28AEABD121254E689750C46769B8FAC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6">
    <w:name w:val="ACF385F13BA54E379E48C3C203323878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6">
    <w:name w:val="D016E529D85F41459D94744C39299A3D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6">
    <w:name w:val="B9A6E47E47D04F939E2A3E2D889835A3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6">
    <w:name w:val="84D7046B62F241AAA2EF6C56548EF412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6">
    <w:name w:val="2977F13965BD4D4492999E6F7FA65EC9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1">
    <w:name w:val="EFF1C806AEF840888F6219F24FC4451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">
    <w:name w:val="5271FD860EB14C48B9C3CD090A16B7A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7">
    <w:name w:val="9294FD4EBFA04E88AD8B689BEFB6BCF4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7">
    <w:name w:val="543796D2E6474511910707EBB9785689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7">
    <w:name w:val="D4875ED602704C9EA3ADD68A0C6F6C08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7">
    <w:name w:val="5B67E5ADAFB94A8AAC08A10DF506EA40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7">
    <w:name w:val="8351ABAEDAE64E86A4DD75BCC71B846F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7">
    <w:name w:val="28AEABD121254E689750C46769B8FAC1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7">
    <w:name w:val="ACF385F13BA54E379E48C3C203323878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7">
    <w:name w:val="D016E529D85F41459D94744C39299A3D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7">
    <w:name w:val="B9A6E47E47D04F939E2A3E2D889835A3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7">
    <w:name w:val="84D7046B62F241AAA2EF6C56548EF412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7">
    <w:name w:val="2977F13965BD4D4492999E6F7FA65EC9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2">
    <w:name w:val="EFF1C806AEF840888F6219F24FC4451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">
    <w:name w:val="5271FD860EB14C48B9C3CD090A16B7AC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8">
    <w:name w:val="9294FD4EBFA04E88AD8B689BEFB6BCF4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8">
    <w:name w:val="543796D2E6474511910707EBB9785689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8">
    <w:name w:val="D4875ED602704C9EA3ADD68A0C6F6C08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8">
    <w:name w:val="5B67E5ADAFB94A8AAC08A10DF506EA40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8">
    <w:name w:val="8351ABAEDAE64E86A4DD75BCC71B846F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8">
    <w:name w:val="28AEABD121254E689750C46769B8FAC1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8">
    <w:name w:val="ACF385F13BA54E379E48C3C203323878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8">
    <w:name w:val="D016E529D85F41459D94744C39299A3D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8">
    <w:name w:val="B9A6E47E47D04F939E2A3E2D889835A3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8">
    <w:name w:val="84D7046B62F241AAA2EF6C56548EF412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8">
    <w:name w:val="2977F13965BD4D4492999E6F7FA65EC9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3">
    <w:name w:val="EFF1C806AEF840888F6219F24FC44512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">
    <w:name w:val="5271FD860EB14C48B9C3CD090A16B7AC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9">
    <w:name w:val="9294FD4EBFA04E88AD8B689BEFB6BCF4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9">
    <w:name w:val="543796D2E6474511910707EBB9785689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9">
    <w:name w:val="D4875ED602704C9EA3ADD68A0C6F6C08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9">
    <w:name w:val="5B67E5ADAFB94A8AAC08A10DF506EA40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9">
    <w:name w:val="8351ABAEDAE64E86A4DD75BCC71B846F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9">
    <w:name w:val="28AEABD121254E689750C46769B8FAC1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9">
    <w:name w:val="ACF385F13BA54E379E48C3C203323878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9">
    <w:name w:val="D016E529D85F41459D94744C39299A3D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9">
    <w:name w:val="B9A6E47E47D04F939E2A3E2D889835A3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9">
    <w:name w:val="84D7046B62F241AAA2EF6C56548EF412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9">
    <w:name w:val="2977F13965BD4D4492999E6F7FA65EC9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4">
    <w:name w:val="EFF1C806AEF840888F6219F24FC44512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4">
    <w:name w:val="5271FD860EB14C48B9C3CD090A16B7AC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10">
    <w:name w:val="9294FD4EBFA04E88AD8B689BEFB6BCF4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10">
    <w:name w:val="543796D2E6474511910707EBB9785689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0">
    <w:name w:val="D4875ED602704C9EA3ADD68A0C6F6C08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10">
    <w:name w:val="5B67E5ADAFB94A8AAC08A10DF506EA40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0">
    <w:name w:val="8351ABAEDAE64E86A4DD75BCC71B846F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10">
    <w:name w:val="28AEABD121254E689750C46769B8FAC1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10">
    <w:name w:val="ACF385F13BA54E379E48C3C203323878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10">
    <w:name w:val="D016E529D85F41459D94744C39299A3D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10">
    <w:name w:val="B9A6E47E47D04F939E2A3E2D889835A3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0">
    <w:name w:val="84D7046B62F241AAA2EF6C56548EF412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0">
    <w:name w:val="2977F13965BD4D4492999E6F7FA65EC9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5">
    <w:name w:val="EFF1C806AEF840888F6219F24FC44512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5">
    <w:name w:val="5271FD860EB14C48B9C3CD090A16B7AC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11">
    <w:name w:val="9294FD4EBFA04E88AD8B689BEFB6BCF4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11">
    <w:name w:val="543796D2E6474511910707EBB9785689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1">
    <w:name w:val="D4875ED602704C9EA3ADD68A0C6F6C08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11">
    <w:name w:val="5B67E5ADAFB94A8AAC08A10DF506EA40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1">
    <w:name w:val="8351ABAEDAE64E86A4DD75BCC71B846F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11">
    <w:name w:val="28AEABD121254E689750C46769B8FAC1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11">
    <w:name w:val="ACF385F13BA54E379E48C3C203323878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11">
    <w:name w:val="D016E529D85F41459D94744C39299A3D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11">
    <w:name w:val="B9A6E47E47D04F939E2A3E2D889835A3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1">
    <w:name w:val="84D7046B62F241AAA2EF6C56548EF412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1">
    <w:name w:val="2977F13965BD4D4492999E6F7FA65EC9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6">
    <w:name w:val="EFF1C806AEF840888F6219F24FC44512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6">
    <w:name w:val="5271FD860EB14C48B9C3CD090A16B7AC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12">
    <w:name w:val="9294FD4EBFA04E88AD8B689BEFB6BCF4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12">
    <w:name w:val="543796D2E6474511910707EBB9785689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2">
    <w:name w:val="D4875ED602704C9EA3ADD68A0C6F6C08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12">
    <w:name w:val="5B67E5ADAFB94A8AAC08A10DF506EA40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2">
    <w:name w:val="8351ABAEDAE64E86A4DD75BCC71B846F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12">
    <w:name w:val="28AEABD121254E689750C46769B8FAC1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12">
    <w:name w:val="ACF385F13BA54E379E48C3C203323878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12">
    <w:name w:val="D016E529D85F41459D94744C39299A3D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12">
    <w:name w:val="B9A6E47E47D04F939E2A3E2D889835A3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2">
    <w:name w:val="84D7046B62F241AAA2EF6C56548EF412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2">
    <w:name w:val="2977F13965BD4D4492999E6F7FA65EC9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7">
    <w:name w:val="EFF1C806AEF840888F6219F24FC44512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7">
    <w:name w:val="5271FD860EB14C48B9C3CD090A16B7AC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7B9B687127A456AA209D2900FCC6B10">
    <w:name w:val="77B9B687127A456AA209D2900FCC6B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">
    <w:name w:val="D1DA6453E0474C1A828D40F986AAF0D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3">
    <w:name w:val="D4875ED602704C9EA3ADD68A0C6F6C08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3">
    <w:name w:val="8351ABAEDAE64E86A4DD75BCC71B846F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3">
    <w:name w:val="84D7046B62F241AAA2EF6C56548EF412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3">
    <w:name w:val="2977F13965BD4D4492999E6F7FA65EC9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8">
    <w:name w:val="EFF1C806AEF840888F6219F24FC44512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8">
    <w:name w:val="5271FD860EB14C48B9C3CD090A16B7AC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1">
    <w:name w:val="D1DA6453E0474C1A828D40F986AAF0D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180E0F392BD4EDB9356C8253EF57AAD">
    <w:name w:val="C180E0F392BD4EDB9356C8253EF57AAD"/>
    <w:rsid w:val="00102DB4"/>
  </w:style>
  <w:style w:type="paragraph" w:customStyle="1" w:styleId="AE00C556C7B44A0DA087226A9A6DFAD3">
    <w:name w:val="AE00C556C7B44A0DA087226A9A6DFAD3"/>
    <w:rsid w:val="00102DB4"/>
  </w:style>
  <w:style w:type="paragraph" w:customStyle="1" w:styleId="7F2A0F8998AD4B7895DEEAAD789169F3">
    <w:name w:val="7F2A0F8998AD4B7895DEEAAD789169F3"/>
    <w:rsid w:val="00102DB4"/>
  </w:style>
  <w:style w:type="paragraph" w:customStyle="1" w:styleId="ACBBAE69A4E7418D9142AC4E2B756586">
    <w:name w:val="ACBBAE69A4E7418D9142AC4E2B756586"/>
    <w:rsid w:val="00102DB4"/>
  </w:style>
  <w:style w:type="paragraph" w:customStyle="1" w:styleId="A5BDFB1B7E47472387BDCAFB3AF608B2">
    <w:name w:val="A5BDFB1B7E47472387BDCAFB3AF608B2"/>
    <w:rsid w:val="00102DB4"/>
  </w:style>
  <w:style w:type="paragraph" w:customStyle="1" w:styleId="24E41618ECBD469D9C98C0F05C454E3E">
    <w:name w:val="24E41618ECBD469D9C98C0F05C454E3E"/>
    <w:rsid w:val="00102DB4"/>
  </w:style>
  <w:style w:type="paragraph" w:customStyle="1" w:styleId="C2BBE6E39F84448380467CAB1139B267">
    <w:name w:val="C2BBE6E39F84448380467CAB1139B267"/>
    <w:rsid w:val="00102DB4"/>
  </w:style>
  <w:style w:type="paragraph" w:customStyle="1" w:styleId="140931023B5147FD8E18580B757CDD56">
    <w:name w:val="140931023B5147FD8E18580B757CDD56"/>
    <w:rsid w:val="00102DB4"/>
  </w:style>
  <w:style w:type="paragraph" w:customStyle="1" w:styleId="1FE52BE885A3484D9E8F2D18ABC8DA7E">
    <w:name w:val="1FE52BE885A3484D9E8F2D18ABC8DA7E"/>
    <w:rsid w:val="00102DB4"/>
  </w:style>
  <w:style w:type="paragraph" w:customStyle="1" w:styleId="561CC165BA744957A0FBCC24B2E20D31">
    <w:name w:val="561CC165BA744957A0FBCC24B2E20D31"/>
    <w:rsid w:val="00102DB4"/>
  </w:style>
  <w:style w:type="paragraph" w:customStyle="1" w:styleId="2F9808FFA75847D894B0ABDBAF66EE4F">
    <w:name w:val="2F9808FFA75847D894B0ABDBAF66EE4F"/>
    <w:rsid w:val="00102DB4"/>
  </w:style>
  <w:style w:type="paragraph" w:customStyle="1" w:styleId="33B580A5E4B14A6183F84F64BCEDCA0F">
    <w:name w:val="33B580A5E4B14A6183F84F64BCEDCA0F"/>
    <w:rsid w:val="00102DB4"/>
  </w:style>
  <w:style w:type="paragraph" w:customStyle="1" w:styleId="1CB92B680E53402783F56096DB50A360">
    <w:name w:val="1CB92B680E53402783F56096DB50A36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">
    <w:name w:val="561CC165BA744957A0FBCC24B2E20D3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40931023B5147FD8E18580B757CDD561">
    <w:name w:val="140931023B5147FD8E18580B757CDD56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BBAE69A4E7418D9142AC4E2B7565861">
    <w:name w:val="ACBBAE69A4E7418D9142AC4E2B756586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F2A0F8998AD4B7895DEEAAD789169F31">
    <w:name w:val="7F2A0F8998AD4B7895DEEAAD789169F3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5BDFB1B7E47472387BDCAFB3AF608B21">
    <w:name w:val="A5BDFB1B7E47472387BDCAFB3AF608B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4E41618ECBD469D9C98C0F05C454E3E1">
    <w:name w:val="24E41618ECBD469D9C98C0F05C454E3E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2BBE6E39F84448380467CAB1139B2671">
    <w:name w:val="C2BBE6E39F84448380467CAB1139B267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4">
    <w:name w:val="84D7046B62F241AAA2EF6C56548EF412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4">
    <w:name w:val="2977F13965BD4D4492999E6F7FA65EC9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9">
    <w:name w:val="EFF1C806AEF840888F6219F24FC44512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9">
    <w:name w:val="5271FD860EB14C48B9C3CD090A16B7AC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2">
    <w:name w:val="D1DA6453E0474C1A828D40F986AAF0D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">
    <w:name w:val="D2B70BBC223543C3837C04558CED13C5"/>
    <w:rsid w:val="00102DB4"/>
  </w:style>
  <w:style w:type="paragraph" w:customStyle="1" w:styleId="646B0CA727AB45E5B00DF9AA59ED00DD">
    <w:name w:val="646B0CA727AB45E5B00DF9AA59ED00DD"/>
    <w:rsid w:val="00102DB4"/>
  </w:style>
  <w:style w:type="paragraph" w:customStyle="1" w:styleId="D208B136DCD44A54BD30B4D0AF994750">
    <w:name w:val="D208B136DCD44A54BD30B4D0AF994750"/>
    <w:rsid w:val="00102DB4"/>
  </w:style>
  <w:style w:type="paragraph" w:customStyle="1" w:styleId="98BD65FEF3F6401AAE9B195301AA5049">
    <w:name w:val="98BD65FEF3F6401AAE9B195301AA5049"/>
    <w:rsid w:val="00102DB4"/>
  </w:style>
  <w:style w:type="paragraph" w:customStyle="1" w:styleId="1D5FF453D88441748304D8B1A9715B7B">
    <w:name w:val="1D5FF453D88441748304D8B1A9715B7B"/>
    <w:rsid w:val="00102DB4"/>
  </w:style>
  <w:style w:type="paragraph" w:customStyle="1" w:styleId="20A2B1A099B342BB9DDD94384BC79042">
    <w:name w:val="20A2B1A099B342BB9DDD94384BC79042"/>
    <w:rsid w:val="00102DB4"/>
  </w:style>
  <w:style w:type="paragraph" w:customStyle="1" w:styleId="A00DF2F5585E4D1799007FE3A626607C">
    <w:name w:val="A00DF2F5585E4D1799007FE3A626607C"/>
    <w:rsid w:val="00102DB4"/>
  </w:style>
  <w:style w:type="paragraph" w:customStyle="1" w:styleId="1CB92B680E53402783F56096DB50A3601">
    <w:name w:val="1CB92B680E53402783F56096DB50A360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">
    <w:name w:val="561CC165BA744957A0FBCC24B2E20D3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">
    <w:name w:val="D2B70BBC223543C3837C04558CED13C5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">
    <w:name w:val="646B0CA727AB45E5B00DF9AA59ED00DD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">
    <w:name w:val="D208B136DCD44A54BD30B4D0AF994750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">
    <w:name w:val="98BD65FEF3F6401AAE9B195301AA5049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">
    <w:name w:val="1D5FF453D88441748304D8B1A9715B7B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1">
    <w:name w:val="20A2B1A099B342BB9DDD94384BC7904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5">
    <w:name w:val="2977F13965BD4D4492999E6F7FA65EC9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1">
    <w:name w:val="A00DF2F5585E4D1799007FE3A626607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0">
    <w:name w:val="5271FD860EB14C48B9C3CD090A16B7AC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3">
    <w:name w:val="D1DA6453E0474C1A828D40F986AAF0D2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">
    <w:name w:val="8AF3D611552F496FBCE5BA3A9D63A03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">
    <w:name w:val="1CB92B680E53402783F56096DB50A360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">
    <w:name w:val="561CC165BA744957A0FBCC24B2E20D3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">
    <w:name w:val="D2B70BBC223543C3837C04558CED13C5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">
    <w:name w:val="646B0CA727AB45E5B00DF9AA59ED00DD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">
    <w:name w:val="D208B136DCD44A54BD30B4D0AF994750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">
    <w:name w:val="98BD65FEF3F6401AAE9B195301AA5049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">
    <w:name w:val="1D5FF453D88441748304D8B1A9715B7B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2">
    <w:name w:val="20A2B1A099B342BB9DDD94384BC7904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6">
    <w:name w:val="2977F13965BD4D4492999E6F7FA65EC9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2">
    <w:name w:val="A00DF2F5585E4D1799007FE3A626607C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1">
    <w:name w:val="5271FD860EB14C48B9C3CD090A16B7AC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4">
    <w:name w:val="D1DA6453E0474C1A828D40F986AAF0D2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">
    <w:name w:val="8AF3D611552F496FBCE5BA3A9D63A03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">
    <w:name w:val="1CB92B680E53402783F56096DB50A360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4">
    <w:name w:val="561CC165BA744957A0FBCC24B2E20D3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">
    <w:name w:val="D2B70BBC223543C3837C04558CED13C5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">
    <w:name w:val="646B0CA727AB45E5B00DF9AA59ED00DD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">
    <w:name w:val="D208B136DCD44A54BD30B4D0AF994750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3">
    <w:name w:val="98BD65FEF3F6401AAE9B195301AA5049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">
    <w:name w:val="1D5FF453D88441748304D8B1A9715B7B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3">
    <w:name w:val="20A2B1A099B342BB9DDD94384BC79042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7">
    <w:name w:val="2977F13965BD4D4492999E6F7FA65EC91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3">
    <w:name w:val="A00DF2F5585E4D1799007FE3A626607C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2">
    <w:name w:val="5271FD860EB14C48B9C3CD090A16B7AC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5">
    <w:name w:val="D1DA6453E0474C1A828D40F986AAF0D2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">
    <w:name w:val="8AF3D611552F496FBCE5BA3A9D63A03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4">
    <w:name w:val="1CB92B680E53402783F56096DB50A360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5">
    <w:name w:val="561CC165BA744957A0FBCC24B2E20D3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4">
    <w:name w:val="D2B70BBC223543C3837C04558CED13C5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4">
    <w:name w:val="646B0CA727AB45E5B00DF9AA59ED00DD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4">
    <w:name w:val="D208B136DCD44A54BD30B4D0AF994750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4">
    <w:name w:val="98BD65FEF3F6401AAE9B195301AA5049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4">
    <w:name w:val="1D5FF453D88441748304D8B1A9715B7B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4">
    <w:name w:val="20A2B1A099B342BB9DDD94384BC79042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8">
    <w:name w:val="2977F13965BD4D4492999E6F7FA65EC91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4">
    <w:name w:val="A00DF2F5585E4D1799007FE3A626607C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3">
    <w:name w:val="5271FD860EB14C48B9C3CD090A16B7AC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6">
    <w:name w:val="D1DA6453E0474C1A828D40F986AAF0D2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">
    <w:name w:val="F653BB78C1DD4AE38BB2E2EE3A5EF190"/>
    <w:rsid w:val="00102DB4"/>
  </w:style>
  <w:style w:type="paragraph" w:customStyle="1" w:styleId="8AF3D611552F496FBCE5BA3A9D63A0313">
    <w:name w:val="8AF3D611552F496FBCE5BA3A9D63A03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5">
    <w:name w:val="1CB92B680E53402783F56096DB50A360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6">
    <w:name w:val="561CC165BA744957A0FBCC24B2E20D3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">
    <w:name w:val="F653BB78C1DD4AE38BB2E2EE3A5EF190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5">
    <w:name w:val="D2B70BBC223543C3837C04558CED13C5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5">
    <w:name w:val="646B0CA727AB45E5B00DF9AA59ED00DD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5">
    <w:name w:val="D208B136DCD44A54BD30B4D0AF994750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5">
    <w:name w:val="98BD65FEF3F6401AAE9B195301AA5049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5">
    <w:name w:val="1D5FF453D88441748304D8B1A9715B7B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5">
    <w:name w:val="20A2B1A099B342BB9DDD94384BC79042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9">
    <w:name w:val="2977F13965BD4D4492999E6F7FA65EC91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5">
    <w:name w:val="A00DF2F5585E4D1799007FE3A626607C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4">
    <w:name w:val="5271FD860EB14C48B9C3CD090A16B7AC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7">
    <w:name w:val="D1DA6453E0474C1A828D40F986AAF0D2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">
    <w:name w:val="7DDBCE5206D64721A7585961CFB676BA"/>
    <w:rsid w:val="00102DB4"/>
  </w:style>
  <w:style w:type="paragraph" w:customStyle="1" w:styleId="5533C014974D41E7B55DEF7CBACED68A">
    <w:name w:val="5533C014974D41E7B55DEF7CBACED68A"/>
    <w:rsid w:val="00102DB4"/>
  </w:style>
  <w:style w:type="paragraph" w:customStyle="1" w:styleId="B3C982D8CD43478FBECAE53E84F088FC">
    <w:name w:val="B3C982D8CD43478FBECAE53E84F088FC"/>
    <w:rsid w:val="00102DB4"/>
  </w:style>
  <w:style w:type="paragraph" w:customStyle="1" w:styleId="226DB957F9D94B87B4D28A634FF3ABAF">
    <w:name w:val="226DB957F9D94B87B4D28A634FF3ABAF"/>
    <w:rsid w:val="00102DB4"/>
  </w:style>
  <w:style w:type="paragraph" w:customStyle="1" w:styleId="CB59FE84EDC143C390E8282ACBFB52FD">
    <w:name w:val="CB59FE84EDC143C390E8282ACBFB52FD"/>
    <w:rsid w:val="00102DB4"/>
  </w:style>
  <w:style w:type="paragraph" w:customStyle="1" w:styleId="CB3999ABD44049AA9718802FE1AFA1DA">
    <w:name w:val="CB3999ABD44049AA9718802FE1AFA1DA"/>
    <w:rsid w:val="00102DB4"/>
  </w:style>
  <w:style w:type="paragraph" w:customStyle="1" w:styleId="92F5AB982B644F52905A78E39D6D67EA">
    <w:name w:val="92F5AB982B644F52905A78E39D6D67EA"/>
    <w:rsid w:val="00102DB4"/>
  </w:style>
  <w:style w:type="paragraph" w:customStyle="1" w:styleId="8AF3D611552F496FBCE5BA3A9D63A0314">
    <w:name w:val="8AF3D611552F496FBCE5BA3A9D63A03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6">
    <w:name w:val="1CB92B680E53402783F56096DB50A360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7">
    <w:name w:val="561CC165BA744957A0FBCC24B2E20D31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">
    <w:name w:val="F653BB78C1DD4AE38BB2E2EE3A5EF190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6">
    <w:name w:val="D2B70BBC223543C3837C04558CED13C5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6">
    <w:name w:val="646B0CA727AB45E5B00DF9AA59ED00DD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6">
    <w:name w:val="D208B136DCD44A54BD30B4D0AF994750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6">
    <w:name w:val="98BD65FEF3F6401AAE9B195301AA5049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6">
    <w:name w:val="1D5FF453D88441748304D8B1A9715B7B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6">
    <w:name w:val="20A2B1A099B342BB9DDD94384BC79042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0">
    <w:name w:val="2977F13965BD4D4492999E6F7FA65EC92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6">
    <w:name w:val="A00DF2F5585E4D1799007FE3A626607C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5">
    <w:name w:val="5271FD860EB14C48B9C3CD090A16B7AC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">
    <w:name w:val="7DDBCE5206D64721A7585961CFB676BA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">
    <w:name w:val="929552C21DC84F80B911B41F52CDDAD1"/>
    <w:rsid w:val="00102DB4"/>
  </w:style>
  <w:style w:type="paragraph" w:customStyle="1" w:styleId="8AF3D611552F496FBCE5BA3A9D63A0315">
    <w:name w:val="8AF3D611552F496FBCE5BA3A9D63A03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7">
    <w:name w:val="1CB92B680E53402783F56096DB50A360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8">
    <w:name w:val="561CC165BA744957A0FBCC24B2E20D31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3">
    <w:name w:val="F653BB78C1DD4AE38BB2E2EE3A5EF190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7">
    <w:name w:val="D2B70BBC223543C3837C04558CED13C5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7">
    <w:name w:val="646B0CA727AB45E5B00DF9AA59ED00DD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7">
    <w:name w:val="D208B136DCD44A54BD30B4D0AF994750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7">
    <w:name w:val="98BD65FEF3F6401AAE9B195301AA5049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7">
    <w:name w:val="1D5FF453D88441748304D8B1A9715B7B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7">
    <w:name w:val="20A2B1A099B342BB9DDD94384BC79042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1">
    <w:name w:val="2977F13965BD4D4492999E6F7FA65EC9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7">
    <w:name w:val="A00DF2F5585E4D1799007FE3A626607C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6">
    <w:name w:val="5271FD860EB14C48B9C3CD090A16B7AC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">
    <w:name w:val="7DDBCE5206D64721A7585961CFB676BA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">
    <w:name w:val="929552C21DC84F80B911B41F52CDDAD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">
    <w:name w:val="B3C982D8CD43478FBECAE53E84F088F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">
    <w:name w:val="226DB957F9D94B87B4D28A634FF3ABAF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">
    <w:name w:val="CB3999ABD44049AA9718802FE1AFA1DA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">
    <w:name w:val="CB59FE84EDC143C390E8282ACBFB52FD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">
    <w:name w:val="92F5AB982B644F52905A78E39D6D67EA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">
    <w:name w:val="139477DBC7F74A1B8AEBAF3FB2627403"/>
    <w:rsid w:val="00102DB4"/>
  </w:style>
  <w:style w:type="paragraph" w:customStyle="1" w:styleId="BB747300AFC44A91BD7FA6A8E02A05A4">
    <w:name w:val="BB747300AFC44A91BD7FA6A8E02A05A4"/>
    <w:rsid w:val="00102DB4"/>
  </w:style>
  <w:style w:type="paragraph" w:customStyle="1" w:styleId="0736D11FB2B545EDB08EB3F646AF82EC">
    <w:name w:val="0736D11FB2B545EDB08EB3F646AF82EC"/>
    <w:rsid w:val="00102DB4"/>
  </w:style>
  <w:style w:type="paragraph" w:customStyle="1" w:styleId="D0C80BF5E6F04808B10B2524CE766C62">
    <w:name w:val="D0C80BF5E6F04808B10B2524CE766C62"/>
    <w:rsid w:val="00102DB4"/>
  </w:style>
  <w:style w:type="paragraph" w:customStyle="1" w:styleId="C39F4C9FABBF481AA105434DF384ACB5">
    <w:name w:val="C39F4C9FABBF481AA105434DF384ACB5"/>
    <w:rsid w:val="00102DB4"/>
  </w:style>
  <w:style w:type="paragraph" w:customStyle="1" w:styleId="2176C3C591E84115ADAF643EC95D7888">
    <w:name w:val="2176C3C591E84115ADAF643EC95D7888"/>
    <w:rsid w:val="00102DB4"/>
  </w:style>
  <w:style w:type="paragraph" w:customStyle="1" w:styleId="7F8217CA8BD544A6A17D974D16D55DDF">
    <w:name w:val="7F8217CA8BD544A6A17D974D16D55DDF"/>
    <w:rsid w:val="00102DB4"/>
  </w:style>
  <w:style w:type="paragraph" w:customStyle="1" w:styleId="8AF3D611552F496FBCE5BA3A9D63A0316">
    <w:name w:val="8AF3D611552F496FBCE5BA3A9D63A03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8">
    <w:name w:val="1CB92B680E53402783F56096DB50A360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9">
    <w:name w:val="561CC165BA744957A0FBCC24B2E20D31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4">
    <w:name w:val="F653BB78C1DD4AE38BB2E2EE3A5EF190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8">
    <w:name w:val="D2B70BBC223543C3837C04558CED13C5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8">
    <w:name w:val="646B0CA727AB45E5B00DF9AA59ED00DD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8">
    <w:name w:val="D208B136DCD44A54BD30B4D0AF994750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8">
    <w:name w:val="98BD65FEF3F6401AAE9B195301AA5049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8">
    <w:name w:val="1D5FF453D88441748304D8B1A9715B7B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8">
    <w:name w:val="20A2B1A099B342BB9DDD94384BC79042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2">
    <w:name w:val="2977F13965BD4D4492999E6F7FA65EC9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8">
    <w:name w:val="A00DF2F5585E4D1799007FE3A626607C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7">
    <w:name w:val="5271FD860EB14C48B9C3CD090A16B7AC1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3">
    <w:name w:val="7DDBCE5206D64721A7585961CFB676BA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">
    <w:name w:val="929552C21DC84F80B911B41F52CDDAD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">
    <w:name w:val="B3C982D8CD43478FBECAE53E84F088FC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">
    <w:name w:val="226DB957F9D94B87B4D28A634FF3ABAF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">
    <w:name w:val="CB3999ABD44049AA9718802FE1AFA1DA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">
    <w:name w:val="CB59FE84EDC143C390E8282ACBFB52FD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">
    <w:name w:val="92F5AB982B644F52905A78E39D6D67EA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">
    <w:name w:val="139477DBC7F74A1B8AEBAF3FB2627403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">
    <w:name w:val="BB747300AFC44A91BD7FA6A8E02A05A4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">
    <w:name w:val="0736D11FB2B545EDB08EB3F646AF82E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">
    <w:name w:val="D0C80BF5E6F04808B10B2524CE766C6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39F4C9FABBF481AA105434DF384ACB51">
    <w:name w:val="C39F4C9FABBF481AA105434DF384ACB5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176C3C591E84115ADAF643EC95D78881">
    <w:name w:val="2176C3C591E84115ADAF643EC95D7888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F8217CA8BD544A6A17D974D16D55DDF1">
    <w:name w:val="7F8217CA8BD544A6A17D974D16D55DDF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7">
    <w:name w:val="8AF3D611552F496FBCE5BA3A9D63A0317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9">
    <w:name w:val="1CB92B680E53402783F56096DB50A360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0">
    <w:name w:val="561CC165BA744957A0FBCC24B2E20D3110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5">
    <w:name w:val="F653BB78C1DD4AE38BB2E2EE3A5EF1905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9">
    <w:name w:val="D2B70BBC223543C3837C04558CED13C5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9">
    <w:name w:val="646B0CA727AB45E5B00DF9AA59ED00DD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9">
    <w:name w:val="D208B136DCD44A54BD30B4D0AF994750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9">
    <w:name w:val="98BD65FEF3F6401AAE9B195301AA5049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9">
    <w:name w:val="1D5FF453D88441748304D8B1A9715B7B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9">
    <w:name w:val="20A2B1A099B342BB9DDD94384BC79042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3">
    <w:name w:val="2977F13965BD4D4492999E6F7FA65EC92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9">
    <w:name w:val="A00DF2F5585E4D1799007FE3A626607C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8">
    <w:name w:val="5271FD860EB14C48B9C3CD090A16B7AC18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4">
    <w:name w:val="7DDBCE5206D64721A7585961CFB676BA4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3">
    <w:name w:val="929552C21DC84F80B911B41F52CDDAD1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3">
    <w:name w:val="B3C982D8CD43478FBECAE53E84F088FC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3">
    <w:name w:val="226DB957F9D94B87B4D28A634FF3ABAF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3">
    <w:name w:val="CB3999ABD44049AA9718802FE1AFA1DA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3">
    <w:name w:val="CB59FE84EDC143C390E8282ACBFB52FD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3">
    <w:name w:val="92F5AB982B644F52905A78E39D6D67EA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2">
    <w:name w:val="139477DBC7F74A1B8AEBAF3FB2627403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2">
    <w:name w:val="BB747300AFC44A91BD7FA6A8E02A05A4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2">
    <w:name w:val="0736D11FB2B545EDB08EB3F646AF82EC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2">
    <w:name w:val="D0C80BF5E6F04808B10B2524CE766C62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39F4C9FABBF481AA105434DF384ACB52">
    <w:name w:val="C39F4C9FABBF481AA105434DF384ACB5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176C3C591E84115ADAF643EC95D78882">
    <w:name w:val="2176C3C591E84115ADAF643EC95D7888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F8217CA8BD544A6A17D974D16D55DDF2">
    <w:name w:val="7F8217CA8BD544A6A17D974D16D55DDF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">
    <w:name w:val="C94C19E4BCC9495DB4B499B4D612F0C5"/>
    <w:rsid w:val="00202139"/>
  </w:style>
  <w:style w:type="paragraph" w:customStyle="1" w:styleId="8AF3D611552F496FBCE5BA3A9D63A0318">
    <w:name w:val="8AF3D611552F496FBCE5BA3A9D63A0318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0">
    <w:name w:val="1CB92B680E53402783F56096DB50A360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1">
    <w:name w:val="561CC165BA744957A0FBCC24B2E20D31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6">
    <w:name w:val="F653BB78C1DD4AE38BB2E2EE3A5EF190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0">
    <w:name w:val="D2B70BBC223543C3837C04558CED13C5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0">
    <w:name w:val="646B0CA727AB45E5B00DF9AA59ED00DD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0">
    <w:name w:val="D208B136DCD44A54BD30B4D0AF994750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0">
    <w:name w:val="98BD65FEF3F6401AAE9B195301AA5049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0">
    <w:name w:val="1D5FF453D88441748304D8B1A9715B7B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">
    <w:name w:val="C94C19E4BCC9495DB4B499B4D612F0C5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4">
    <w:name w:val="2977F13965BD4D4492999E6F7FA65EC92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10">
    <w:name w:val="A00DF2F5585E4D1799007FE3A626607C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9">
    <w:name w:val="5271FD860EB14C48B9C3CD090A16B7AC19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5">
    <w:name w:val="7DDBCE5206D64721A7585961CFB676BA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4">
    <w:name w:val="929552C21DC84F80B911B41F52CDDAD1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4">
    <w:name w:val="B3C982D8CD43478FBECAE53E84F088FC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4">
    <w:name w:val="226DB957F9D94B87B4D28A634FF3ABAF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4">
    <w:name w:val="CB3999ABD44049AA9718802FE1AFA1DA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4">
    <w:name w:val="CB59FE84EDC143C390E8282ACBFB52FD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4">
    <w:name w:val="92F5AB982B644F52905A78E39D6D67EA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3">
    <w:name w:val="139477DBC7F74A1B8AEBAF3FB2627403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3">
    <w:name w:val="BB747300AFC44A91BD7FA6A8E02A05A4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3">
    <w:name w:val="0736D11FB2B545EDB08EB3F646AF82EC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3">
    <w:name w:val="D0C80BF5E6F04808B10B2524CE766C62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">
    <w:name w:val="1E2B8CFAD6234C21907277425B43AC37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477DBB9061E442EAD1BEBC0DAC8D370">
    <w:name w:val="3477DBB9061E442EAD1BEBC0DAC8D37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4375916C38A4B5BBD97ECFA3E16C266">
    <w:name w:val="F4375916C38A4B5BBD97ECFA3E16C26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9">
    <w:name w:val="8AF3D611552F496FBCE5BA3A9D63A0319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1">
    <w:name w:val="1CB92B680E53402783F56096DB50A360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2">
    <w:name w:val="561CC165BA744957A0FBCC24B2E20D31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7">
    <w:name w:val="F653BB78C1DD4AE38BB2E2EE3A5EF1907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1">
    <w:name w:val="D2B70BBC223543C3837C04558CED13C5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1">
    <w:name w:val="646B0CA727AB45E5B00DF9AA59ED00DD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1">
    <w:name w:val="D208B136DCD44A54BD30B4D0AF994750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1">
    <w:name w:val="98BD65FEF3F6401AAE9B195301AA5049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1">
    <w:name w:val="1D5FF453D88441748304D8B1A9715B7B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">
    <w:name w:val="C94C19E4BCC9495DB4B499B4D612F0C5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5">
    <w:name w:val="2977F13965BD4D4492999E6F7FA65EC92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11">
    <w:name w:val="A00DF2F5585E4D1799007FE3A626607C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0">
    <w:name w:val="5271FD860EB14C48B9C3CD090A16B7AC2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6">
    <w:name w:val="7DDBCE5206D64721A7585961CFB676BA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5">
    <w:name w:val="929552C21DC84F80B911B41F52CDDAD1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5">
    <w:name w:val="B3C982D8CD43478FBECAE53E84F088FC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5">
    <w:name w:val="226DB957F9D94B87B4D28A634FF3ABAF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5">
    <w:name w:val="CB3999ABD44049AA9718802FE1AFA1DA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5">
    <w:name w:val="CB59FE84EDC143C390E8282ACBFB52FD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5">
    <w:name w:val="92F5AB982B644F52905A78E39D6D67EA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4">
    <w:name w:val="139477DBC7F74A1B8AEBAF3FB2627403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4">
    <w:name w:val="BB747300AFC44A91BD7FA6A8E02A05A4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4">
    <w:name w:val="0736D11FB2B545EDB08EB3F646AF82EC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4">
    <w:name w:val="D0C80BF5E6F04808B10B2524CE766C62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">
    <w:name w:val="1E2B8CFAD6234C21907277425B43AC37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477DBB9061E442EAD1BEBC0DAC8D3701">
    <w:name w:val="3477DBB9061E442EAD1BEBC0DAC8D370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4375916C38A4B5BBD97ECFA3E16C2661">
    <w:name w:val="F4375916C38A4B5BBD97ECFA3E16C266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0">
    <w:name w:val="8AF3D611552F496FBCE5BA3A9D63A031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2">
    <w:name w:val="1CB92B680E53402783F56096DB50A360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3">
    <w:name w:val="561CC165BA744957A0FBCC24B2E20D311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8">
    <w:name w:val="F653BB78C1DD4AE38BB2E2EE3A5EF1908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2">
    <w:name w:val="D2B70BBC223543C3837C04558CED13C5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2">
    <w:name w:val="646B0CA727AB45E5B00DF9AA59ED00DD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2">
    <w:name w:val="D208B136DCD44A54BD30B4D0AF994750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2">
    <w:name w:val="98BD65FEF3F6401AAE9B195301AA5049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2">
    <w:name w:val="1D5FF453D88441748304D8B1A9715B7B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3">
    <w:name w:val="C94C19E4BCC9495DB4B499B4D612F0C5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6">
    <w:name w:val="2977F13965BD4D4492999E6F7FA65EC92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12">
    <w:name w:val="A00DF2F5585E4D1799007FE3A626607C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1">
    <w:name w:val="5271FD860EB14C48B9C3CD090A16B7AC2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7">
    <w:name w:val="7DDBCE5206D64721A7585961CFB676BA7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6">
    <w:name w:val="929552C21DC84F80B911B41F52CDDAD1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6">
    <w:name w:val="B3C982D8CD43478FBECAE53E84F088FC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6">
    <w:name w:val="226DB957F9D94B87B4D28A634FF3ABAF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6">
    <w:name w:val="CB3999ABD44049AA9718802FE1AFA1DA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6">
    <w:name w:val="CB59FE84EDC143C390E8282ACBFB52FD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6">
    <w:name w:val="92F5AB982B644F52905A78E39D6D67EA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5">
    <w:name w:val="139477DBC7F74A1B8AEBAF3FB2627403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5">
    <w:name w:val="BB747300AFC44A91BD7FA6A8E02A05A4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5">
    <w:name w:val="0736D11FB2B545EDB08EB3F646AF82EC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5">
    <w:name w:val="D0C80BF5E6F04808B10B2524CE766C62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2">
    <w:name w:val="1E2B8CFAD6234C21907277425B43AC37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477DBB9061E442EAD1BEBC0DAC8D3702">
    <w:name w:val="3477DBB9061E442EAD1BEBC0DAC8D370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4375916C38A4B5BBD97ECFA3E16C2662">
    <w:name w:val="F4375916C38A4B5BBD97ECFA3E16C266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">
    <w:name w:val="69FDE17E4B81488B929E0195F7EF76EE"/>
    <w:rsid w:val="00C2729A"/>
  </w:style>
  <w:style w:type="paragraph" w:customStyle="1" w:styleId="8AF3D611552F496FBCE5BA3A9D63A03111">
    <w:name w:val="8AF3D611552F496FBCE5BA3A9D63A031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3">
    <w:name w:val="1CB92B680E53402783F56096DB50A360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4">
    <w:name w:val="561CC165BA744957A0FBCC24B2E20D31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9">
    <w:name w:val="F653BB78C1DD4AE38BB2E2EE3A5EF190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3">
    <w:name w:val="D2B70BBC223543C3837C04558CED13C5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3">
    <w:name w:val="646B0CA727AB45E5B00DF9AA59ED00DD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3">
    <w:name w:val="D208B136DCD44A54BD30B4D0AF994750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3">
    <w:name w:val="98BD65FEF3F6401AAE9B195301AA5049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3">
    <w:name w:val="1D5FF453D88441748304D8B1A9715B7B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4">
    <w:name w:val="C94C19E4BCC9495DB4B499B4D612F0C5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7">
    <w:name w:val="2977F13965BD4D4492999E6F7FA65EC92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">
    <w:name w:val="69FDE17E4B81488B929E0195F7EF76EE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2">
    <w:name w:val="5271FD860EB14C48B9C3CD090A16B7AC2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8">
    <w:name w:val="7DDBCE5206D64721A7585961CFB676BA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7">
    <w:name w:val="929552C21DC84F80B911B41F52CDDAD1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7">
    <w:name w:val="B3C982D8CD43478FBECAE53E84F088FC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7">
    <w:name w:val="226DB957F9D94B87B4D28A634FF3ABAF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7">
    <w:name w:val="CB3999ABD44049AA9718802FE1AFA1DA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7">
    <w:name w:val="CB59FE84EDC143C390E8282ACBFB52FD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7">
    <w:name w:val="92F5AB982B644F52905A78E39D6D67EA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6">
    <w:name w:val="139477DBC7F74A1B8AEBAF3FB2627403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6">
    <w:name w:val="BB747300AFC44A91BD7FA6A8E02A05A4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6">
    <w:name w:val="0736D11FB2B545EDB08EB3F646AF82EC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6">
    <w:name w:val="D0C80BF5E6F04808B10B2524CE766C62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3">
    <w:name w:val="1E2B8CFAD6234C21907277425B43AC37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">
    <w:name w:val="2F90C9A2B214434C9F6360E420688BE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">
    <w:name w:val="54EE45C23342445299CEB12298EAF36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2">
    <w:name w:val="8AF3D611552F496FBCE5BA3A9D63A0311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4">
    <w:name w:val="1CB92B680E53402783F56096DB50A360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5">
    <w:name w:val="561CC165BA744957A0FBCC24B2E20D31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0">
    <w:name w:val="F653BB78C1DD4AE38BB2E2EE3A5EF190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4">
    <w:name w:val="D2B70BBC223543C3837C04558CED13C5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4">
    <w:name w:val="646B0CA727AB45E5B00DF9AA59ED00DD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4">
    <w:name w:val="D208B136DCD44A54BD30B4D0AF994750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4">
    <w:name w:val="98BD65FEF3F6401AAE9B195301AA5049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4">
    <w:name w:val="1D5FF453D88441748304D8B1A9715B7B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5">
    <w:name w:val="C94C19E4BCC9495DB4B499B4D612F0C5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8">
    <w:name w:val="2977F13965BD4D4492999E6F7FA65EC92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2">
    <w:name w:val="69FDE17E4B81488B929E0195F7EF76EE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3">
    <w:name w:val="5271FD860EB14C48B9C3CD090A16B7AC2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9">
    <w:name w:val="7DDBCE5206D64721A7585961CFB676BA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8">
    <w:name w:val="929552C21DC84F80B911B41F52CDDAD1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8">
    <w:name w:val="B3C982D8CD43478FBECAE53E84F088FC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8">
    <w:name w:val="226DB957F9D94B87B4D28A634FF3ABAF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8">
    <w:name w:val="CB3999ABD44049AA9718802FE1AFA1DA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8">
    <w:name w:val="CB59FE84EDC143C390E8282ACBFB52FD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8">
    <w:name w:val="92F5AB982B644F52905A78E39D6D67EA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7">
    <w:name w:val="139477DBC7F74A1B8AEBAF3FB2627403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7">
    <w:name w:val="BB747300AFC44A91BD7FA6A8E02A05A4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7">
    <w:name w:val="0736D11FB2B545EDB08EB3F646AF82EC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7">
    <w:name w:val="D0C80BF5E6F04808B10B2524CE766C62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4">
    <w:name w:val="1E2B8CFAD6234C21907277425B43AC37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">
    <w:name w:val="2F90C9A2B214434C9F6360E420688BE2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">
    <w:name w:val="54EE45C23342445299CEB12298EAF362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">
    <w:name w:val="323FB5B0606E44599FCF8787B4970C4A"/>
    <w:rsid w:val="00C2729A"/>
  </w:style>
  <w:style w:type="paragraph" w:customStyle="1" w:styleId="8AF3D611552F496FBCE5BA3A9D63A03113">
    <w:name w:val="8AF3D611552F496FBCE5BA3A9D63A031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5">
    <w:name w:val="1CB92B680E53402783F56096DB50A360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6">
    <w:name w:val="561CC165BA744957A0FBCC24B2E20D31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1">
    <w:name w:val="F653BB78C1DD4AE38BB2E2EE3A5EF190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5">
    <w:name w:val="D2B70BBC223543C3837C04558CED13C5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5">
    <w:name w:val="646B0CA727AB45E5B00DF9AA59ED00DD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5">
    <w:name w:val="D208B136DCD44A54BD30B4D0AF994750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5">
    <w:name w:val="98BD65FEF3F6401AAE9B195301AA5049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5">
    <w:name w:val="1D5FF453D88441748304D8B1A9715B7B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6">
    <w:name w:val="C94C19E4BCC9495DB4B499B4D612F0C5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9">
    <w:name w:val="2977F13965BD4D4492999E6F7FA65EC92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3">
    <w:name w:val="69FDE17E4B81488B929E0195F7EF76EE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4">
    <w:name w:val="5271FD860EB14C48B9C3CD090A16B7AC2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0">
    <w:name w:val="7DDBCE5206D64721A7585961CFB676BA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9">
    <w:name w:val="929552C21DC84F80B911B41F52CDDAD1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9">
    <w:name w:val="B3C982D8CD43478FBECAE53E84F088FC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9">
    <w:name w:val="226DB957F9D94B87B4D28A634FF3ABAF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9">
    <w:name w:val="CB3999ABD44049AA9718802FE1AFA1DA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9">
    <w:name w:val="CB59FE84EDC143C390E8282ACBFB52FD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9">
    <w:name w:val="92F5AB982B644F52905A78E39D6D67EA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8">
    <w:name w:val="139477DBC7F74A1B8AEBAF3FB2627403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8">
    <w:name w:val="BB747300AFC44A91BD7FA6A8E02A05A4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8">
    <w:name w:val="0736D11FB2B545EDB08EB3F646AF82EC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8">
    <w:name w:val="D0C80BF5E6F04808B10B2524CE766C62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5">
    <w:name w:val="1E2B8CFAD6234C21907277425B43AC37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2">
    <w:name w:val="2F90C9A2B214434C9F6360E420688BE2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2">
    <w:name w:val="54EE45C23342445299CEB12298EAF362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">
    <w:name w:val="323FB5B0606E44599FCF8787B4970C4A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">
    <w:name w:val="C8814371A4A94E0CBF6312873785B2DF"/>
    <w:rsid w:val="00C2729A"/>
  </w:style>
  <w:style w:type="paragraph" w:customStyle="1" w:styleId="417B0A2BEF45470090372F58497E62CD">
    <w:name w:val="417B0A2BEF45470090372F58497E62CD"/>
    <w:rsid w:val="00C2729A"/>
  </w:style>
  <w:style w:type="paragraph" w:customStyle="1" w:styleId="F3E62D7B6898474282167BF06BA63CA8">
    <w:name w:val="F3E62D7B6898474282167BF06BA63CA8"/>
    <w:rsid w:val="00C2729A"/>
  </w:style>
  <w:style w:type="paragraph" w:customStyle="1" w:styleId="8E212821D0E24EBD9C1B50F9131C6E3E">
    <w:name w:val="8E212821D0E24EBD9C1B50F9131C6E3E"/>
    <w:rsid w:val="00C2729A"/>
  </w:style>
  <w:style w:type="paragraph" w:customStyle="1" w:styleId="B6DB4F7C1C7F4D2E9625EC1B41AE2F40">
    <w:name w:val="B6DB4F7C1C7F4D2E9625EC1B41AE2F40"/>
    <w:rsid w:val="00C2729A"/>
  </w:style>
  <w:style w:type="paragraph" w:customStyle="1" w:styleId="486A273F686D457C9757B7F2AF162BF3">
    <w:name w:val="486A273F686D457C9757B7F2AF162BF3"/>
    <w:rsid w:val="00C2729A"/>
  </w:style>
  <w:style w:type="paragraph" w:customStyle="1" w:styleId="AE462DEB786B4585B00CC0AA274A360D">
    <w:name w:val="AE462DEB786B4585B00CC0AA274A360D"/>
    <w:rsid w:val="00C2729A"/>
  </w:style>
  <w:style w:type="paragraph" w:customStyle="1" w:styleId="6DF906DBB3F045878232A593FA72FAFB">
    <w:name w:val="6DF906DBB3F045878232A593FA72FAFB"/>
    <w:rsid w:val="00C2729A"/>
  </w:style>
  <w:style w:type="paragraph" w:customStyle="1" w:styleId="9ED460E8D50B4CE0B275C2ADC0F221A6">
    <w:name w:val="9ED460E8D50B4CE0B275C2ADC0F221A6"/>
    <w:rsid w:val="00C2729A"/>
  </w:style>
  <w:style w:type="paragraph" w:customStyle="1" w:styleId="3B943B2660114FC3AAB6EF89AB44FD9A">
    <w:name w:val="3B943B2660114FC3AAB6EF89AB44FD9A"/>
    <w:rsid w:val="00C2729A"/>
  </w:style>
  <w:style w:type="paragraph" w:customStyle="1" w:styleId="FAC09A45248A46F78EBEAEA7E73B5B69">
    <w:name w:val="FAC09A45248A46F78EBEAEA7E73B5B69"/>
    <w:rsid w:val="00C2729A"/>
  </w:style>
  <w:style w:type="paragraph" w:customStyle="1" w:styleId="65BCC79F248E452CB62602B1E3712195">
    <w:name w:val="65BCC79F248E452CB62602B1E3712195"/>
    <w:rsid w:val="00C2729A"/>
  </w:style>
  <w:style w:type="paragraph" w:customStyle="1" w:styleId="726A23672EAE4423AE05A51569A32BCC">
    <w:name w:val="726A23672EAE4423AE05A51569A32BCC"/>
    <w:rsid w:val="00C2729A"/>
  </w:style>
  <w:style w:type="paragraph" w:customStyle="1" w:styleId="03B5E5E889F542ED917684D8A35ED393">
    <w:name w:val="03B5E5E889F542ED917684D8A35ED393"/>
    <w:rsid w:val="00C2729A"/>
  </w:style>
  <w:style w:type="paragraph" w:customStyle="1" w:styleId="4DAD27A1F33341A4BD1CB7256720D0C0">
    <w:name w:val="4DAD27A1F33341A4BD1CB7256720D0C0"/>
    <w:rsid w:val="00C2729A"/>
  </w:style>
  <w:style w:type="paragraph" w:customStyle="1" w:styleId="497EA5087718457F9883C95593C928AE">
    <w:name w:val="497EA5087718457F9883C95593C928AE"/>
    <w:rsid w:val="00C2729A"/>
  </w:style>
  <w:style w:type="paragraph" w:customStyle="1" w:styleId="95A22AF0E45F4999BF41A71A5617E001">
    <w:name w:val="95A22AF0E45F4999BF41A71A5617E001"/>
    <w:rsid w:val="00C2729A"/>
  </w:style>
  <w:style w:type="paragraph" w:customStyle="1" w:styleId="DFB4AF875D724B9EBADF7A83ABE804D8">
    <w:name w:val="DFB4AF875D724B9EBADF7A83ABE804D8"/>
    <w:rsid w:val="00C2729A"/>
  </w:style>
  <w:style w:type="paragraph" w:customStyle="1" w:styleId="96E9B291DD4449A39CC08ACF3CC37E21">
    <w:name w:val="96E9B291DD4449A39CC08ACF3CC37E21"/>
    <w:rsid w:val="00C2729A"/>
  </w:style>
  <w:style w:type="paragraph" w:customStyle="1" w:styleId="E74D54D43E3D47C7AF26BEE054F230F7">
    <w:name w:val="E74D54D43E3D47C7AF26BEE054F230F7"/>
    <w:rsid w:val="00C2729A"/>
  </w:style>
  <w:style w:type="paragraph" w:customStyle="1" w:styleId="31BF76E0C05D47C4B2E6A158F99CE8FC">
    <w:name w:val="31BF76E0C05D47C4B2E6A158F99CE8FC"/>
    <w:rsid w:val="00C2729A"/>
  </w:style>
  <w:style w:type="paragraph" w:customStyle="1" w:styleId="AA682456A18945179F868E9E50179C99">
    <w:name w:val="AA682456A18945179F868E9E50179C99"/>
    <w:rsid w:val="00C2729A"/>
  </w:style>
  <w:style w:type="paragraph" w:customStyle="1" w:styleId="78D28BC8635345F1BFE6CE63B8423206">
    <w:name w:val="78D28BC8635345F1BFE6CE63B8423206"/>
    <w:rsid w:val="00C2729A"/>
  </w:style>
  <w:style w:type="paragraph" w:customStyle="1" w:styleId="13AF58E6BE7849AABB23BE95065441EB">
    <w:name w:val="13AF58E6BE7849AABB23BE95065441EB"/>
    <w:rsid w:val="00C2729A"/>
  </w:style>
  <w:style w:type="paragraph" w:customStyle="1" w:styleId="1E352DC0CC49413CB317AEB9A582B811">
    <w:name w:val="1E352DC0CC49413CB317AEB9A582B811"/>
    <w:rsid w:val="00C2729A"/>
  </w:style>
  <w:style w:type="paragraph" w:customStyle="1" w:styleId="877229CC8EF348DD9EC0A8AD35212DB2">
    <w:name w:val="877229CC8EF348DD9EC0A8AD35212DB2"/>
    <w:rsid w:val="00C2729A"/>
  </w:style>
  <w:style w:type="paragraph" w:customStyle="1" w:styleId="12EA68988CAE4BC1B87453A1419F5C4B">
    <w:name w:val="12EA68988CAE4BC1B87453A1419F5C4B"/>
    <w:rsid w:val="00C2729A"/>
  </w:style>
  <w:style w:type="paragraph" w:customStyle="1" w:styleId="9A4B56069E9E4511821BD5E8FFF4DC53">
    <w:name w:val="9A4B56069E9E4511821BD5E8FFF4DC53"/>
    <w:rsid w:val="00C2729A"/>
  </w:style>
  <w:style w:type="paragraph" w:customStyle="1" w:styleId="3B50727A6F3344449D6AAB3031A127C7">
    <w:name w:val="3B50727A6F3344449D6AAB3031A127C7"/>
    <w:rsid w:val="00C2729A"/>
  </w:style>
  <w:style w:type="paragraph" w:customStyle="1" w:styleId="E2484886172546189EEA69A0ACACBF9D">
    <w:name w:val="E2484886172546189EEA69A0ACACBF9D"/>
    <w:rsid w:val="00C2729A"/>
  </w:style>
  <w:style w:type="paragraph" w:customStyle="1" w:styleId="8AF3D611552F496FBCE5BA3A9D63A03114">
    <w:name w:val="8AF3D611552F496FBCE5BA3A9D63A031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6">
    <w:name w:val="1CB92B680E53402783F56096DB50A360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7">
    <w:name w:val="561CC165BA744957A0FBCC24B2E20D311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2">
    <w:name w:val="F653BB78C1DD4AE38BB2E2EE3A5EF1901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6">
    <w:name w:val="D2B70BBC223543C3837C04558CED13C5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6">
    <w:name w:val="646B0CA727AB45E5B00DF9AA59ED00DD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6">
    <w:name w:val="D208B136DCD44A54BD30B4D0AF994750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6">
    <w:name w:val="98BD65FEF3F6401AAE9B195301AA5049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6">
    <w:name w:val="1D5FF453D88441748304D8B1A9715B7B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7">
    <w:name w:val="C94C19E4BCC9495DB4B499B4D612F0C5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0">
    <w:name w:val="2977F13965BD4D4492999E6F7FA65EC93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4">
    <w:name w:val="69FDE17E4B81488B929E0195F7EF76EE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5">
    <w:name w:val="5271FD860EB14C48B9C3CD090A16B7AC2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1">
    <w:name w:val="7DDBCE5206D64721A7585961CFB676BA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0">
    <w:name w:val="929552C21DC84F80B911B41F52CDDAD1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0">
    <w:name w:val="B3C982D8CD43478FBECAE53E84F088FC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0">
    <w:name w:val="226DB957F9D94B87B4D28A634FF3ABAF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0">
    <w:name w:val="CB3999ABD44049AA9718802FE1AFA1DA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0">
    <w:name w:val="CB59FE84EDC143C390E8282ACBFB52FD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0">
    <w:name w:val="92F5AB982B644F52905A78E39D6D67EA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9">
    <w:name w:val="139477DBC7F74A1B8AEBAF3FB2627403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9">
    <w:name w:val="BB747300AFC44A91BD7FA6A8E02A05A4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9">
    <w:name w:val="0736D11FB2B545EDB08EB3F646AF82EC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9">
    <w:name w:val="D0C80BF5E6F04808B10B2524CE766C62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6">
    <w:name w:val="1E2B8CFAD6234C21907277425B43AC37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3">
    <w:name w:val="2F90C9A2B214434C9F6360E420688BE2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3">
    <w:name w:val="54EE45C23342445299CEB12298EAF362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2">
    <w:name w:val="323FB5B0606E44599FCF8787B4970C4A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">
    <w:name w:val="C8814371A4A94E0CBF6312873785B2DF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">
    <w:name w:val="417B0A2BEF45470090372F58497E62CD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">
    <w:name w:val="F3E62D7B6898474282167BF06BA63CA8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">
    <w:name w:val="8E212821D0E24EBD9C1B50F9131C6E3E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">
    <w:name w:val="B6DB4F7C1C7F4D2E9625EC1B41AE2F40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">
    <w:name w:val="486A273F686D457C9757B7F2AF162BF3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">
    <w:name w:val="AE462DEB786B4585B00CC0AA274A360D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">
    <w:name w:val="6DF906DBB3F045878232A593FA72FAFB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">
    <w:name w:val="9ED460E8D50B4CE0B275C2ADC0F221A6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">
    <w:name w:val="3B943B2660114FC3AAB6EF89AB44FD9A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">
    <w:name w:val="65BCC79F248E452CB62602B1E3712195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">
    <w:name w:val="FAC09A45248A46F78EBEAEA7E73B5B69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">
    <w:name w:val="726A23672EAE4423AE05A51569A32BCC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">
    <w:name w:val="497EA5087718457F9883C95593C928AE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">
    <w:name w:val="03B5E5E889F542ED917684D8A35ED393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">
    <w:name w:val="95A22AF0E45F4999BF41A71A5617E00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">
    <w:name w:val="4DAD27A1F33341A4BD1CB7256720D0C0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">
    <w:name w:val="DFB4AF875D724B9EBADF7A83ABE804D8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">
    <w:name w:val="78D28BC8635345F1BFE6CE63B8423206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">
    <w:name w:val="96E9B291DD4449A39CC08ACF3CC37E2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">
    <w:name w:val="13AF58E6BE7849AABB23BE95065441EB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">
    <w:name w:val="E74D54D43E3D47C7AF26BEE054F230F7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">
    <w:name w:val="1E352DC0CC49413CB317AEB9A582B81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">
    <w:name w:val="31BF76E0C05D47C4B2E6A158F99CE8FC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">
    <w:name w:val="877229CC8EF348DD9EC0A8AD35212DB2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">
    <w:name w:val="9A4B56069E9E4511821BD5E8FFF4DC53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1">
    <w:name w:val="12EA68988CAE4BC1B87453A1419F5C4B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1">
    <w:name w:val="E2484886172546189EEA69A0ACACBF9D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1">
    <w:name w:val="3B50727A6F3344449D6AAB3031A127C7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5">
    <w:name w:val="8AF3D611552F496FBCE5BA3A9D63A031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7">
    <w:name w:val="1CB92B680E53402783F56096DB50A360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8">
    <w:name w:val="561CC165BA744957A0FBCC24B2E20D31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3">
    <w:name w:val="F653BB78C1DD4AE38BB2E2EE3A5EF190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7">
    <w:name w:val="D2B70BBC223543C3837C04558CED13C5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7">
    <w:name w:val="646B0CA727AB45E5B00DF9AA59ED00DD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7">
    <w:name w:val="D208B136DCD44A54BD30B4D0AF994750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7">
    <w:name w:val="98BD65FEF3F6401AAE9B195301AA5049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7">
    <w:name w:val="1D5FF453D88441748304D8B1A9715B7B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8">
    <w:name w:val="C94C19E4BCC9495DB4B499B4D612F0C5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1">
    <w:name w:val="2977F13965BD4D4492999E6F7FA65EC93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5">
    <w:name w:val="69FDE17E4B81488B929E0195F7EF76EE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6">
    <w:name w:val="5271FD860EB14C48B9C3CD090A16B7AC2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2">
    <w:name w:val="7DDBCE5206D64721A7585961CFB676BA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1">
    <w:name w:val="929552C21DC84F80B911B41F52CDDAD1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1">
    <w:name w:val="B3C982D8CD43478FBECAE53E84F088FC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1">
    <w:name w:val="226DB957F9D94B87B4D28A634FF3ABAF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1">
    <w:name w:val="CB3999ABD44049AA9718802FE1AFA1DA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1">
    <w:name w:val="CB59FE84EDC143C390E8282ACBFB52FD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1">
    <w:name w:val="92F5AB982B644F52905A78E39D6D67EA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0">
    <w:name w:val="139477DBC7F74A1B8AEBAF3FB2627403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0">
    <w:name w:val="BB747300AFC44A91BD7FA6A8E02A05A4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0">
    <w:name w:val="0736D11FB2B545EDB08EB3F646AF82EC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0">
    <w:name w:val="D0C80BF5E6F04808B10B2524CE766C62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7">
    <w:name w:val="1E2B8CFAD6234C21907277425B43AC37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4">
    <w:name w:val="2F90C9A2B214434C9F6360E420688BE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4">
    <w:name w:val="54EE45C23342445299CEB12298EAF36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3">
    <w:name w:val="323FB5B0606E44599FCF8787B4970C4A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2">
    <w:name w:val="C8814371A4A94E0CBF6312873785B2DF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2">
    <w:name w:val="417B0A2BEF45470090372F58497E62CD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2">
    <w:name w:val="F3E62D7B6898474282167BF06BA63CA8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2">
    <w:name w:val="8E212821D0E24EBD9C1B50F9131C6E3E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2">
    <w:name w:val="B6DB4F7C1C7F4D2E9625EC1B41AE2F40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2">
    <w:name w:val="486A273F686D457C9757B7F2AF162BF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2">
    <w:name w:val="AE462DEB786B4585B00CC0AA274A360D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2">
    <w:name w:val="6DF906DBB3F045878232A593FA72FAFB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2">
    <w:name w:val="9ED460E8D50B4CE0B275C2ADC0F221A6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2">
    <w:name w:val="3B943B2660114FC3AAB6EF89AB44FD9A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2">
    <w:name w:val="65BCC79F248E452CB62602B1E3712195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2">
    <w:name w:val="FAC09A45248A46F78EBEAEA7E73B5B69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2">
    <w:name w:val="726A23672EAE4423AE05A51569A32BCC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2">
    <w:name w:val="497EA5087718457F9883C95593C928AE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2">
    <w:name w:val="03B5E5E889F542ED917684D8A35ED39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2">
    <w:name w:val="95A22AF0E45F4999BF41A71A5617E00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2">
    <w:name w:val="4DAD27A1F33341A4BD1CB7256720D0C0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2">
    <w:name w:val="DFB4AF875D724B9EBADF7A83ABE804D8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2">
    <w:name w:val="78D28BC8635345F1BFE6CE63B8423206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2">
    <w:name w:val="96E9B291DD4449A39CC08ACF3CC37E2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2">
    <w:name w:val="13AF58E6BE7849AABB23BE95065441EB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2">
    <w:name w:val="E74D54D43E3D47C7AF26BEE054F230F7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2">
    <w:name w:val="1E352DC0CC49413CB317AEB9A582B81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2">
    <w:name w:val="31BF76E0C05D47C4B2E6A158F99CE8FC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2">
    <w:name w:val="877229CC8EF348DD9EC0A8AD35212DB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2">
    <w:name w:val="9A4B56069E9E4511821BD5E8FFF4DC5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2">
    <w:name w:val="12EA68988CAE4BC1B87453A1419F5C4B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2">
    <w:name w:val="E2484886172546189EEA69A0ACACBF9D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2">
    <w:name w:val="3B50727A6F3344449D6AAB3031A127C7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6">
    <w:name w:val="8AF3D611552F496FBCE5BA3A9D63A031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8">
    <w:name w:val="1CB92B680E53402783F56096DB50A360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9">
    <w:name w:val="561CC165BA744957A0FBCC24B2E20D31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4">
    <w:name w:val="F653BB78C1DD4AE38BB2E2EE3A5EF190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8">
    <w:name w:val="D2B70BBC223543C3837C04558CED13C5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8">
    <w:name w:val="646B0CA727AB45E5B00DF9AA59ED00DD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8">
    <w:name w:val="D208B136DCD44A54BD30B4D0AF994750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8">
    <w:name w:val="98BD65FEF3F6401AAE9B195301AA5049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8">
    <w:name w:val="1D5FF453D88441748304D8B1A9715B7B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9">
    <w:name w:val="C94C19E4BCC9495DB4B499B4D612F0C5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2">
    <w:name w:val="2977F13965BD4D4492999E6F7FA65EC9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6">
    <w:name w:val="69FDE17E4B81488B929E0195F7EF76EE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7">
    <w:name w:val="5271FD860EB14C48B9C3CD090A16B7AC2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3">
    <w:name w:val="7DDBCE5206D64721A7585961CFB676BA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2">
    <w:name w:val="929552C21DC84F80B911B41F52CDDAD1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2">
    <w:name w:val="B3C982D8CD43478FBECAE53E84F088FC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2">
    <w:name w:val="226DB957F9D94B87B4D28A634FF3ABAF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2">
    <w:name w:val="CB3999ABD44049AA9718802FE1AFA1DA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2">
    <w:name w:val="CB59FE84EDC143C390E8282ACBFB52FD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2">
    <w:name w:val="92F5AB982B644F52905A78E39D6D67EA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1">
    <w:name w:val="139477DBC7F74A1B8AEBAF3FB2627403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1">
    <w:name w:val="BB747300AFC44A91BD7FA6A8E02A05A4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1">
    <w:name w:val="0736D11FB2B545EDB08EB3F646AF82EC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1">
    <w:name w:val="D0C80BF5E6F04808B10B2524CE766C62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8">
    <w:name w:val="1E2B8CFAD6234C21907277425B43AC37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5">
    <w:name w:val="2F90C9A2B214434C9F6360E420688BE2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5">
    <w:name w:val="54EE45C23342445299CEB12298EAF362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4">
    <w:name w:val="323FB5B0606E44599FCF8787B4970C4A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3">
    <w:name w:val="C8814371A4A94E0CBF6312873785B2DF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3">
    <w:name w:val="417B0A2BEF45470090372F58497E62CD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3">
    <w:name w:val="F3E62D7B6898474282167BF06BA63CA8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3">
    <w:name w:val="8E212821D0E24EBD9C1B50F9131C6E3E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3">
    <w:name w:val="B6DB4F7C1C7F4D2E9625EC1B41AE2F40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3">
    <w:name w:val="486A273F686D457C9757B7F2AF162BF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3">
    <w:name w:val="AE462DEB786B4585B00CC0AA274A360D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3">
    <w:name w:val="6DF906DBB3F045878232A593FA72FAFB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3">
    <w:name w:val="9ED460E8D50B4CE0B275C2ADC0F221A6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3">
    <w:name w:val="3B943B2660114FC3AAB6EF89AB44FD9A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3">
    <w:name w:val="65BCC79F248E452CB62602B1E3712195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3">
    <w:name w:val="FAC09A45248A46F78EBEAEA7E73B5B69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3">
    <w:name w:val="726A23672EAE4423AE05A51569A32BCC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3">
    <w:name w:val="497EA5087718457F9883C95593C928AE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3">
    <w:name w:val="03B5E5E889F542ED917684D8A35ED39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3">
    <w:name w:val="95A22AF0E45F4999BF41A71A5617E00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3">
    <w:name w:val="4DAD27A1F33341A4BD1CB7256720D0C0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3">
    <w:name w:val="DFB4AF875D724B9EBADF7A83ABE804D8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3">
    <w:name w:val="78D28BC8635345F1BFE6CE63B8423206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3">
    <w:name w:val="96E9B291DD4449A39CC08ACF3CC37E2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3">
    <w:name w:val="13AF58E6BE7849AABB23BE95065441EB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3">
    <w:name w:val="E74D54D43E3D47C7AF26BEE054F230F7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3">
    <w:name w:val="1E352DC0CC49413CB317AEB9A582B81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3">
    <w:name w:val="31BF76E0C05D47C4B2E6A158F99CE8FC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3">
    <w:name w:val="877229CC8EF348DD9EC0A8AD35212DB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3">
    <w:name w:val="9A4B56069E9E4511821BD5E8FFF4DC5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3">
    <w:name w:val="12EA68988CAE4BC1B87453A1419F5C4B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3">
    <w:name w:val="E2484886172546189EEA69A0ACACBF9D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3">
    <w:name w:val="3B50727A6F3344449D6AAB3031A127C7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7">
    <w:name w:val="8AF3D611552F496FBCE5BA3A9D63A031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9">
    <w:name w:val="1CB92B680E53402783F56096DB50A360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0">
    <w:name w:val="561CC165BA744957A0FBCC24B2E20D31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5">
    <w:name w:val="F653BB78C1DD4AE38BB2E2EE3A5EF190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9">
    <w:name w:val="D2B70BBC223543C3837C04558CED13C5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9">
    <w:name w:val="646B0CA727AB45E5B00DF9AA59ED00DD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9">
    <w:name w:val="D208B136DCD44A54BD30B4D0AF994750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9">
    <w:name w:val="98BD65FEF3F6401AAE9B195301AA5049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9">
    <w:name w:val="1D5FF453D88441748304D8B1A9715B7B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0">
    <w:name w:val="C94C19E4BCC9495DB4B499B4D612F0C5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3">
    <w:name w:val="2977F13965BD4D4492999E6F7FA65EC9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7">
    <w:name w:val="69FDE17E4B81488B929E0195F7EF76EE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8">
    <w:name w:val="5271FD860EB14C48B9C3CD090A16B7AC2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4">
    <w:name w:val="7DDBCE5206D64721A7585961CFB676BA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3">
    <w:name w:val="929552C21DC84F80B911B41F52CDDAD1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3">
    <w:name w:val="B3C982D8CD43478FBECAE53E84F088FC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3">
    <w:name w:val="226DB957F9D94B87B4D28A634FF3ABAF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3">
    <w:name w:val="CB3999ABD44049AA9718802FE1AFA1DA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3">
    <w:name w:val="CB59FE84EDC143C390E8282ACBFB52FD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3">
    <w:name w:val="92F5AB982B644F52905A78E39D6D67EA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2">
    <w:name w:val="139477DBC7F74A1B8AEBAF3FB2627403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2">
    <w:name w:val="BB747300AFC44A91BD7FA6A8E02A05A4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2">
    <w:name w:val="0736D11FB2B545EDB08EB3F646AF82EC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2">
    <w:name w:val="D0C80BF5E6F04808B10B2524CE766C62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9">
    <w:name w:val="1E2B8CFAD6234C21907277425B43AC37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6">
    <w:name w:val="2F90C9A2B214434C9F6360E420688BE2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6">
    <w:name w:val="54EE45C23342445299CEB12298EAF362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5">
    <w:name w:val="323FB5B0606E44599FCF8787B4970C4A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4">
    <w:name w:val="C8814371A4A94E0CBF6312873785B2DF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4">
    <w:name w:val="417B0A2BEF45470090372F58497E62CD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4">
    <w:name w:val="F3E62D7B6898474282167BF06BA63CA8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4">
    <w:name w:val="8E212821D0E24EBD9C1B50F9131C6E3E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4">
    <w:name w:val="B6DB4F7C1C7F4D2E9625EC1B41AE2F40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4">
    <w:name w:val="486A273F686D457C9757B7F2AF162BF3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4">
    <w:name w:val="AE462DEB786B4585B00CC0AA274A360D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4">
    <w:name w:val="6DF906DBB3F045878232A593FA72FAFB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4">
    <w:name w:val="9ED460E8D50B4CE0B275C2ADC0F221A6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4">
    <w:name w:val="3B943B2660114FC3AAB6EF89AB44FD9A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4">
    <w:name w:val="65BCC79F248E452CB62602B1E3712195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4">
    <w:name w:val="FAC09A45248A46F78EBEAEA7E73B5B69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4">
    <w:name w:val="726A23672EAE4423AE05A51569A32BCC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4">
    <w:name w:val="497EA5087718457F9883C95593C928AE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4">
    <w:name w:val="03B5E5E889F542ED917684D8A35ED393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4">
    <w:name w:val="95A22AF0E45F4999BF41A71A5617E00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4">
    <w:name w:val="4DAD27A1F33341A4BD1CB7256720D0C0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4">
    <w:name w:val="DFB4AF875D724B9EBADF7A83ABE804D8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4">
    <w:name w:val="78D28BC8635345F1BFE6CE63B8423206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4">
    <w:name w:val="96E9B291DD4449A39CC08ACF3CC37E2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4">
    <w:name w:val="13AF58E6BE7849AABB23BE95065441EB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4">
    <w:name w:val="E74D54D43E3D47C7AF26BEE054F230F7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4">
    <w:name w:val="1E352DC0CC49413CB317AEB9A582B81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4">
    <w:name w:val="31BF76E0C05D47C4B2E6A158F99CE8FC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4">
    <w:name w:val="877229CC8EF348DD9EC0A8AD35212DB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4">
    <w:name w:val="9A4B56069E9E4511821BD5E8FFF4DC53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4">
    <w:name w:val="12EA68988CAE4BC1B87453A1419F5C4B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4">
    <w:name w:val="E2484886172546189EEA69A0ACACBF9D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4">
    <w:name w:val="3B50727A6F3344449D6AAB3031A127C7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8">
    <w:name w:val="8AF3D611552F496FBCE5BA3A9D63A031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0">
    <w:name w:val="1CB92B680E53402783F56096DB50A360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1">
    <w:name w:val="561CC165BA744957A0FBCC24B2E20D31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6">
    <w:name w:val="F653BB78C1DD4AE38BB2E2EE3A5EF190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0">
    <w:name w:val="D2B70BBC223543C3837C04558CED13C5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0">
    <w:name w:val="646B0CA727AB45E5B00DF9AA59ED00DD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0">
    <w:name w:val="D208B136DCD44A54BD30B4D0AF994750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0">
    <w:name w:val="98BD65FEF3F6401AAE9B195301AA5049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0">
    <w:name w:val="1D5FF453D88441748304D8B1A9715B7B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1">
    <w:name w:val="C94C19E4BCC9495DB4B499B4D612F0C5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4">
    <w:name w:val="2977F13965BD4D4492999E6F7FA65EC93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8">
    <w:name w:val="69FDE17E4B81488B929E0195F7EF76EE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9">
    <w:name w:val="5271FD860EB14C48B9C3CD090A16B7AC2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5">
    <w:name w:val="7DDBCE5206D64721A7585961CFB676BA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4">
    <w:name w:val="929552C21DC84F80B911B41F52CDDAD1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4">
    <w:name w:val="B3C982D8CD43478FBECAE53E84F088FC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4">
    <w:name w:val="226DB957F9D94B87B4D28A634FF3ABAF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4">
    <w:name w:val="CB3999ABD44049AA9718802FE1AFA1DA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4">
    <w:name w:val="CB59FE84EDC143C390E8282ACBFB52FD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4">
    <w:name w:val="92F5AB982B644F52905A78E39D6D67EA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3">
    <w:name w:val="139477DBC7F74A1B8AEBAF3FB2627403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3">
    <w:name w:val="BB747300AFC44A91BD7FA6A8E02A05A4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3">
    <w:name w:val="0736D11FB2B545EDB08EB3F646AF82EC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3">
    <w:name w:val="D0C80BF5E6F04808B10B2524CE766C62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0">
    <w:name w:val="1E2B8CFAD6234C21907277425B43AC37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7">
    <w:name w:val="2F90C9A2B214434C9F6360E420688BE2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7">
    <w:name w:val="54EE45C23342445299CEB12298EAF362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6">
    <w:name w:val="323FB5B0606E44599FCF8787B4970C4A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5">
    <w:name w:val="C8814371A4A94E0CBF6312873785B2DF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5">
    <w:name w:val="417B0A2BEF45470090372F58497E62CD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5">
    <w:name w:val="F3E62D7B6898474282167BF06BA63CA8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5">
    <w:name w:val="8E212821D0E24EBD9C1B50F9131C6E3E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5">
    <w:name w:val="B6DB4F7C1C7F4D2E9625EC1B41AE2F40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5">
    <w:name w:val="486A273F686D457C9757B7F2AF162BF3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5">
    <w:name w:val="AE462DEB786B4585B00CC0AA274A360D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5">
    <w:name w:val="6DF906DBB3F045878232A593FA72FAFB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5">
    <w:name w:val="9ED460E8D50B4CE0B275C2ADC0F221A6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5">
    <w:name w:val="3B943B2660114FC3AAB6EF89AB44FD9A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5">
    <w:name w:val="65BCC79F248E452CB62602B1E3712195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5">
    <w:name w:val="FAC09A45248A46F78EBEAEA7E73B5B69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5">
    <w:name w:val="726A23672EAE4423AE05A51569A32BCC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5">
    <w:name w:val="497EA5087718457F9883C95593C928AE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5">
    <w:name w:val="03B5E5E889F542ED917684D8A35ED393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5">
    <w:name w:val="95A22AF0E45F4999BF41A71A5617E00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5">
    <w:name w:val="4DAD27A1F33341A4BD1CB7256720D0C0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5">
    <w:name w:val="DFB4AF875D724B9EBADF7A83ABE804D8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5">
    <w:name w:val="78D28BC8635345F1BFE6CE63B8423206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5">
    <w:name w:val="96E9B291DD4449A39CC08ACF3CC37E2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5">
    <w:name w:val="13AF58E6BE7849AABB23BE95065441EB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5">
    <w:name w:val="E74D54D43E3D47C7AF26BEE054F230F7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5">
    <w:name w:val="1E352DC0CC49413CB317AEB9A582B81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5">
    <w:name w:val="31BF76E0C05D47C4B2E6A158F99CE8FC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5">
    <w:name w:val="877229CC8EF348DD9EC0A8AD35212DB2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5">
    <w:name w:val="9A4B56069E9E4511821BD5E8FFF4DC53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5">
    <w:name w:val="12EA68988CAE4BC1B87453A1419F5C4B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5">
    <w:name w:val="E2484886172546189EEA69A0ACACBF9D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5">
    <w:name w:val="3B50727A6F3344449D6AAB3031A127C7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9">
    <w:name w:val="8AF3D611552F496FBCE5BA3A9D63A031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1">
    <w:name w:val="1CB92B680E53402783F56096DB50A360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2">
    <w:name w:val="561CC165BA744957A0FBCC24B2E20D31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7">
    <w:name w:val="F653BB78C1DD4AE38BB2E2EE3A5EF190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1">
    <w:name w:val="D2B70BBC223543C3837C04558CED13C5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1">
    <w:name w:val="646B0CA727AB45E5B00DF9AA59ED00DD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1">
    <w:name w:val="D208B136DCD44A54BD30B4D0AF994750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1">
    <w:name w:val="98BD65FEF3F6401AAE9B195301AA5049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1">
    <w:name w:val="1D5FF453D88441748304D8B1A9715B7B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2">
    <w:name w:val="C94C19E4BCC9495DB4B499B4D612F0C5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5">
    <w:name w:val="2977F13965BD4D4492999E6F7FA65EC93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9">
    <w:name w:val="69FDE17E4B81488B929E0195F7EF76EE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0">
    <w:name w:val="5271FD860EB14C48B9C3CD090A16B7AC3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6">
    <w:name w:val="7DDBCE5206D64721A7585961CFB676BA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5">
    <w:name w:val="929552C21DC84F80B911B41F52CDDAD1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5">
    <w:name w:val="B3C982D8CD43478FBECAE53E84F088FC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5">
    <w:name w:val="226DB957F9D94B87B4D28A634FF3ABAF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5">
    <w:name w:val="CB3999ABD44049AA9718802FE1AFA1DA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5">
    <w:name w:val="CB59FE84EDC143C390E8282ACBFB52FD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5">
    <w:name w:val="92F5AB982B644F52905A78E39D6D67EA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4">
    <w:name w:val="139477DBC7F74A1B8AEBAF3FB2627403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4">
    <w:name w:val="BB747300AFC44A91BD7FA6A8E02A05A4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4">
    <w:name w:val="0736D11FB2B545EDB08EB3F646AF82EC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4">
    <w:name w:val="D0C80BF5E6F04808B10B2524CE766C62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1">
    <w:name w:val="1E2B8CFAD6234C21907277425B43AC37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8">
    <w:name w:val="2F90C9A2B214434C9F6360E420688BE2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8">
    <w:name w:val="54EE45C23342445299CEB12298EAF362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7">
    <w:name w:val="323FB5B0606E44599FCF8787B4970C4A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6">
    <w:name w:val="C8814371A4A94E0CBF6312873785B2DF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6">
    <w:name w:val="417B0A2BEF45470090372F58497E62CD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6">
    <w:name w:val="F3E62D7B6898474282167BF06BA63CA8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6">
    <w:name w:val="8E212821D0E24EBD9C1B50F9131C6E3E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6">
    <w:name w:val="B6DB4F7C1C7F4D2E9625EC1B41AE2F40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6">
    <w:name w:val="486A273F686D457C9757B7F2AF162BF3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6">
    <w:name w:val="AE462DEB786B4585B00CC0AA274A360D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6">
    <w:name w:val="6DF906DBB3F045878232A593FA72FAFB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6">
    <w:name w:val="9ED460E8D50B4CE0B275C2ADC0F221A6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6">
    <w:name w:val="3B943B2660114FC3AAB6EF89AB44FD9A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6">
    <w:name w:val="65BCC79F248E452CB62602B1E3712195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6">
    <w:name w:val="FAC09A45248A46F78EBEAEA7E73B5B69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6">
    <w:name w:val="726A23672EAE4423AE05A51569A32BCC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6">
    <w:name w:val="497EA5087718457F9883C95593C928AE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6">
    <w:name w:val="03B5E5E889F542ED917684D8A35ED393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6">
    <w:name w:val="95A22AF0E45F4999BF41A71A5617E00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6">
    <w:name w:val="4DAD27A1F33341A4BD1CB7256720D0C0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6">
    <w:name w:val="DFB4AF875D724B9EBADF7A83ABE804D8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6">
    <w:name w:val="78D28BC8635345F1BFE6CE63B8423206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6">
    <w:name w:val="96E9B291DD4449A39CC08ACF3CC37E2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6">
    <w:name w:val="13AF58E6BE7849AABB23BE95065441EB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6">
    <w:name w:val="E74D54D43E3D47C7AF26BEE054F230F7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6">
    <w:name w:val="1E352DC0CC49413CB317AEB9A582B81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6">
    <w:name w:val="31BF76E0C05D47C4B2E6A158F99CE8FC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6">
    <w:name w:val="877229CC8EF348DD9EC0A8AD35212DB2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6">
    <w:name w:val="9A4B56069E9E4511821BD5E8FFF4DC53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6">
    <w:name w:val="12EA68988CAE4BC1B87453A1419F5C4B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6">
    <w:name w:val="E2484886172546189EEA69A0ACACBF9D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6">
    <w:name w:val="3B50727A6F3344449D6AAB3031A127C7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0">
    <w:name w:val="8AF3D611552F496FBCE5BA3A9D63A031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2">
    <w:name w:val="1CB92B680E53402783F56096DB50A360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3">
    <w:name w:val="561CC165BA744957A0FBCC24B2E20D31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8">
    <w:name w:val="F653BB78C1DD4AE38BB2E2EE3A5EF190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2">
    <w:name w:val="D2B70BBC223543C3837C04558CED13C5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2">
    <w:name w:val="646B0CA727AB45E5B00DF9AA59ED00DD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2">
    <w:name w:val="D208B136DCD44A54BD30B4D0AF994750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2">
    <w:name w:val="98BD65FEF3F6401AAE9B195301AA5049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2">
    <w:name w:val="1D5FF453D88441748304D8B1A9715B7B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3">
    <w:name w:val="C94C19E4BCC9495DB4B499B4D612F0C5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6">
    <w:name w:val="2977F13965BD4D4492999E6F7FA65EC93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0">
    <w:name w:val="69FDE17E4B81488B929E0195F7EF76EE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1">
    <w:name w:val="5271FD860EB14C48B9C3CD090A16B7AC3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7">
    <w:name w:val="7DDBCE5206D64721A7585961CFB676BA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6">
    <w:name w:val="929552C21DC84F80B911B41F52CDDAD1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6">
    <w:name w:val="B3C982D8CD43478FBECAE53E84F088FC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6">
    <w:name w:val="226DB957F9D94B87B4D28A634FF3ABAF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6">
    <w:name w:val="CB3999ABD44049AA9718802FE1AFA1DA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6">
    <w:name w:val="CB59FE84EDC143C390E8282ACBFB52FD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6">
    <w:name w:val="92F5AB982B644F52905A78E39D6D67EA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5">
    <w:name w:val="139477DBC7F74A1B8AEBAF3FB2627403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5">
    <w:name w:val="BB747300AFC44A91BD7FA6A8E02A05A4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5">
    <w:name w:val="0736D11FB2B545EDB08EB3F646AF82EC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5">
    <w:name w:val="D0C80BF5E6F04808B10B2524CE766C62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2">
    <w:name w:val="1E2B8CFAD6234C21907277425B43AC37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9">
    <w:name w:val="2F90C9A2B214434C9F6360E420688BE2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9">
    <w:name w:val="54EE45C23342445299CEB12298EAF362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8">
    <w:name w:val="323FB5B0606E44599FCF8787B4970C4A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7">
    <w:name w:val="C8814371A4A94E0CBF6312873785B2DF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7">
    <w:name w:val="417B0A2BEF45470090372F58497E62CD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7">
    <w:name w:val="F3E62D7B6898474282167BF06BA63CA8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7">
    <w:name w:val="8E212821D0E24EBD9C1B50F9131C6E3E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7">
    <w:name w:val="B6DB4F7C1C7F4D2E9625EC1B41AE2F40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7">
    <w:name w:val="486A273F686D457C9757B7F2AF162BF3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7">
    <w:name w:val="AE462DEB786B4585B00CC0AA274A360D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7">
    <w:name w:val="6DF906DBB3F045878232A593FA72FAFB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7">
    <w:name w:val="9ED460E8D50B4CE0B275C2ADC0F221A6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7">
    <w:name w:val="3B943B2660114FC3AAB6EF89AB44FD9A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7">
    <w:name w:val="65BCC79F248E452CB62602B1E3712195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7">
    <w:name w:val="FAC09A45248A46F78EBEAEA7E73B5B69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7">
    <w:name w:val="726A23672EAE4423AE05A51569A32BCC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7">
    <w:name w:val="497EA5087718457F9883C95593C928AE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7">
    <w:name w:val="03B5E5E889F542ED917684D8A35ED393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7">
    <w:name w:val="95A22AF0E45F4999BF41A71A5617E00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7">
    <w:name w:val="4DAD27A1F33341A4BD1CB7256720D0C0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7">
    <w:name w:val="DFB4AF875D724B9EBADF7A83ABE804D8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7">
    <w:name w:val="78D28BC8635345F1BFE6CE63B8423206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7">
    <w:name w:val="96E9B291DD4449A39CC08ACF3CC37E2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7">
    <w:name w:val="13AF58E6BE7849AABB23BE95065441EB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7">
    <w:name w:val="E74D54D43E3D47C7AF26BEE054F230F7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7">
    <w:name w:val="1E352DC0CC49413CB317AEB9A582B81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7">
    <w:name w:val="31BF76E0C05D47C4B2E6A158F99CE8FC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7">
    <w:name w:val="877229CC8EF348DD9EC0A8AD35212DB2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7">
    <w:name w:val="9A4B56069E9E4511821BD5E8FFF4DC53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7">
    <w:name w:val="12EA68988CAE4BC1B87453A1419F5C4B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7">
    <w:name w:val="E2484886172546189EEA69A0ACACBF9D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7">
    <w:name w:val="3B50727A6F3344449D6AAB3031A127C7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1">
    <w:name w:val="8AF3D611552F496FBCE5BA3A9D63A031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3">
    <w:name w:val="1CB92B680E53402783F56096DB50A360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4">
    <w:name w:val="561CC165BA744957A0FBCC24B2E20D31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9">
    <w:name w:val="F653BB78C1DD4AE38BB2E2EE3A5EF190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3">
    <w:name w:val="D2B70BBC223543C3837C04558CED13C5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3">
    <w:name w:val="646B0CA727AB45E5B00DF9AA59ED00DD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3">
    <w:name w:val="D208B136DCD44A54BD30B4D0AF994750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3">
    <w:name w:val="98BD65FEF3F6401AAE9B195301AA5049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3">
    <w:name w:val="1D5FF453D88441748304D8B1A9715B7B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4">
    <w:name w:val="C94C19E4BCC9495DB4B499B4D612F0C5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7">
    <w:name w:val="2977F13965BD4D4492999E6F7FA65EC93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1">
    <w:name w:val="69FDE17E4B81488B929E0195F7EF76EE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2">
    <w:name w:val="5271FD860EB14C48B9C3CD090A16B7AC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8">
    <w:name w:val="7DDBCE5206D64721A7585961CFB676BA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7">
    <w:name w:val="929552C21DC84F80B911B41F52CDDAD1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7">
    <w:name w:val="B3C982D8CD43478FBECAE53E84F088FC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7">
    <w:name w:val="226DB957F9D94B87B4D28A634FF3ABAF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7">
    <w:name w:val="CB3999ABD44049AA9718802FE1AFA1DA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7">
    <w:name w:val="CB59FE84EDC143C390E8282ACBFB52FD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7">
    <w:name w:val="92F5AB982B644F52905A78E39D6D67EA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6">
    <w:name w:val="139477DBC7F74A1B8AEBAF3FB2627403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6">
    <w:name w:val="BB747300AFC44A91BD7FA6A8E02A05A4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6">
    <w:name w:val="0736D11FB2B545EDB08EB3F646AF82EC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6">
    <w:name w:val="D0C80BF5E6F04808B10B2524CE766C62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3">
    <w:name w:val="1E2B8CFAD6234C21907277425B43AC37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0">
    <w:name w:val="2F90C9A2B214434C9F6360E420688BE2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0">
    <w:name w:val="54EE45C23342445299CEB12298EAF362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9">
    <w:name w:val="323FB5B0606E44599FCF8787B4970C4A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8">
    <w:name w:val="C8814371A4A94E0CBF6312873785B2DF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8">
    <w:name w:val="417B0A2BEF45470090372F58497E62CD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8">
    <w:name w:val="F3E62D7B6898474282167BF06BA63CA8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8">
    <w:name w:val="8E212821D0E24EBD9C1B50F9131C6E3E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8">
    <w:name w:val="B6DB4F7C1C7F4D2E9625EC1B41AE2F40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8">
    <w:name w:val="486A273F686D457C9757B7F2AF162BF3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8">
    <w:name w:val="AE462DEB786B4585B00CC0AA274A360D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8">
    <w:name w:val="6DF906DBB3F045878232A593FA72FAFB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8">
    <w:name w:val="9ED460E8D50B4CE0B275C2ADC0F221A6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8">
    <w:name w:val="3B943B2660114FC3AAB6EF89AB44FD9A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8">
    <w:name w:val="65BCC79F248E452CB62602B1E3712195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8">
    <w:name w:val="FAC09A45248A46F78EBEAEA7E73B5B69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8">
    <w:name w:val="726A23672EAE4423AE05A51569A32BCC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8">
    <w:name w:val="497EA5087718457F9883C95593C928AE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8">
    <w:name w:val="03B5E5E889F542ED917684D8A35ED393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8">
    <w:name w:val="95A22AF0E45F4999BF41A71A5617E00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8">
    <w:name w:val="4DAD27A1F33341A4BD1CB7256720D0C0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8">
    <w:name w:val="DFB4AF875D724B9EBADF7A83ABE804D8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8">
    <w:name w:val="78D28BC8635345F1BFE6CE63B8423206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8">
    <w:name w:val="96E9B291DD4449A39CC08ACF3CC37E2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8">
    <w:name w:val="13AF58E6BE7849AABB23BE95065441EB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8">
    <w:name w:val="E74D54D43E3D47C7AF26BEE054F230F7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8">
    <w:name w:val="1E352DC0CC49413CB317AEB9A582B81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8">
    <w:name w:val="31BF76E0C05D47C4B2E6A158F99CE8FC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8">
    <w:name w:val="877229CC8EF348DD9EC0A8AD35212DB2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8">
    <w:name w:val="9A4B56069E9E4511821BD5E8FFF4DC53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8">
    <w:name w:val="12EA68988CAE4BC1B87453A1419F5C4B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8">
    <w:name w:val="E2484886172546189EEA69A0ACACBF9D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8">
    <w:name w:val="3B50727A6F3344449D6AAB3031A127C7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2">
    <w:name w:val="8AF3D611552F496FBCE5BA3A9D63A031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4">
    <w:name w:val="1CB92B680E53402783F56096DB50A360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5">
    <w:name w:val="561CC165BA744957A0FBCC24B2E20D312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0">
    <w:name w:val="F653BB78C1DD4AE38BB2E2EE3A5EF190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4">
    <w:name w:val="D2B70BBC223543C3837C04558CED13C5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4">
    <w:name w:val="646B0CA727AB45E5B00DF9AA59ED00DD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4">
    <w:name w:val="D208B136DCD44A54BD30B4D0AF994750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4">
    <w:name w:val="98BD65FEF3F6401AAE9B195301AA5049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4">
    <w:name w:val="1D5FF453D88441748304D8B1A9715B7B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5">
    <w:name w:val="C94C19E4BCC9495DB4B499B4D612F0C5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8">
    <w:name w:val="2977F13965BD4D4492999E6F7FA65EC93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2">
    <w:name w:val="69FDE17E4B81488B929E0195F7EF76EE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3">
    <w:name w:val="5271FD860EB14C48B9C3CD090A16B7AC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9">
    <w:name w:val="7DDBCE5206D64721A7585961CFB676BA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8">
    <w:name w:val="929552C21DC84F80B911B41F52CDDAD1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8">
    <w:name w:val="B3C982D8CD43478FBECAE53E84F088FC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8">
    <w:name w:val="226DB957F9D94B87B4D28A634FF3ABAF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8">
    <w:name w:val="CB3999ABD44049AA9718802FE1AFA1DA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8">
    <w:name w:val="CB59FE84EDC143C390E8282ACBFB52FD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8">
    <w:name w:val="92F5AB982B644F52905A78E39D6D67EA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7">
    <w:name w:val="139477DBC7F74A1B8AEBAF3FB2627403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7">
    <w:name w:val="BB747300AFC44A91BD7FA6A8E02A05A4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7">
    <w:name w:val="0736D11FB2B545EDB08EB3F646AF82EC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7">
    <w:name w:val="D0C80BF5E6F04808B10B2524CE766C62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4">
    <w:name w:val="1E2B8CFAD6234C21907277425B43AC37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1">
    <w:name w:val="2F90C9A2B214434C9F6360E420688BE2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1">
    <w:name w:val="54EE45C23342445299CEB12298EAF362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0">
    <w:name w:val="323FB5B0606E44599FCF8787B4970C4A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9">
    <w:name w:val="C8814371A4A94E0CBF6312873785B2DF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9">
    <w:name w:val="417B0A2BEF45470090372F58497E62CD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9">
    <w:name w:val="F3E62D7B6898474282167BF06BA63CA8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9">
    <w:name w:val="8E212821D0E24EBD9C1B50F9131C6E3E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9">
    <w:name w:val="B6DB4F7C1C7F4D2E9625EC1B41AE2F40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9">
    <w:name w:val="486A273F686D457C9757B7F2AF162BF3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9">
    <w:name w:val="AE462DEB786B4585B00CC0AA274A360D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9">
    <w:name w:val="6DF906DBB3F045878232A593FA72FAFB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9">
    <w:name w:val="9ED460E8D50B4CE0B275C2ADC0F221A6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9">
    <w:name w:val="3B943B2660114FC3AAB6EF89AB44FD9A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9">
    <w:name w:val="65BCC79F248E452CB62602B1E3712195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9">
    <w:name w:val="FAC09A45248A46F78EBEAEA7E73B5B69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9">
    <w:name w:val="726A23672EAE4423AE05A51569A32BCC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9">
    <w:name w:val="497EA5087718457F9883C95593C928AE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9">
    <w:name w:val="03B5E5E889F542ED917684D8A35ED393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9">
    <w:name w:val="95A22AF0E45F4999BF41A71A5617E00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9">
    <w:name w:val="4DAD27A1F33341A4BD1CB7256720D0C0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9">
    <w:name w:val="DFB4AF875D724B9EBADF7A83ABE804D8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9">
    <w:name w:val="78D28BC8635345F1BFE6CE63B8423206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9">
    <w:name w:val="96E9B291DD4449A39CC08ACF3CC37E2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9">
    <w:name w:val="13AF58E6BE7849AABB23BE95065441EB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9">
    <w:name w:val="E74D54D43E3D47C7AF26BEE054F230F7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9">
    <w:name w:val="1E352DC0CC49413CB317AEB9A582B81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9">
    <w:name w:val="31BF76E0C05D47C4B2E6A158F99CE8FC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9">
    <w:name w:val="877229CC8EF348DD9EC0A8AD35212DB2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9">
    <w:name w:val="9A4B56069E9E4511821BD5E8FFF4DC53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9">
    <w:name w:val="12EA68988CAE4BC1B87453A1419F5C4B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9">
    <w:name w:val="E2484886172546189EEA69A0ACACBF9D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9">
    <w:name w:val="3B50727A6F3344449D6AAB3031A127C7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">
    <w:name w:val="CD7455A6EDEF46548762E758FF77A6E7"/>
    <w:rsid w:val="001B6A54"/>
  </w:style>
  <w:style w:type="paragraph" w:customStyle="1" w:styleId="8AF3D611552F496FBCE5BA3A9D63A03123">
    <w:name w:val="8AF3D611552F496FBCE5BA3A9D63A0312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1">
    <w:name w:val="CD7455A6EDEF46548762E758FF77A6E7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5">
    <w:name w:val="1CB92B680E53402783F56096DB50A360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6">
    <w:name w:val="561CC165BA744957A0FBCC24B2E20D31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1">
    <w:name w:val="F653BB78C1DD4AE38BB2E2EE3A5EF190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5">
    <w:name w:val="D2B70BBC223543C3837C04558CED13C5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5">
    <w:name w:val="646B0CA727AB45E5B00DF9AA59ED00DD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5">
    <w:name w:val="D208B136DCD44A54BD30B4D0AF994750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5">
    <w:name w:val="98BD65FEF3F6401AAE9B195301AA5049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5">
    <w:name w:val="1D5FF453D88441748304D8B1A9715B7B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6">
    <w:name w:val="C94C19E4BCC9495DB4B499B4D612F0C51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9">
    <w:name w:val="2977F13965BD4D4492999E6F7FA65EC93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3">
    <w:name w:val="69FDE17E4B81488B929E0195F7EF76EE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4">
    <w:name w:val="5271FD860EB14C48B9C3CD090A16B7AC3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0">
    <w:name w:val="7DDBCE5206D64721A7585961CFB676BA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9">
    <w:name w:val="929552C21DC84F80B911B41F52CDDAD1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9">
    <w:name w:val="B3C982D8CD43478FBECAE53E84F088FC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9">
    <w:name w:val="226DB957F9D94B87B4D28A634FF3ABAF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9">
    <w:name w:val="CB3999ABD44049AA9718802FE1AFA1DA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9">
    <w:name w:val="CB59FE84EDC143C390E8282ACBFB52FD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9">
    <w:name w:val="92F5AB982B644F52905A78E39D6D67EA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8">
    <w:name w:val="139477DBC7F74A1B8AEBAF3FB2627403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8">
    <w:name w:val="BB747300AFC44A91BD7FA6A8E02A05A4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8">
    <w:name w:val="0736D11FB2B545EDB08EB3F646AF82EC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8">
    <w:name w:val="D0C80BF5E6F04808B10B2524CE766C62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5">
    <w:name w:val="1E2B8CFAD6234C21907277425B43AC371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2">
    <w:name w:val="2F90C9A2B214434C9F6360E420688BE2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2">
    <w:name w:val="54EE45C23342445299CEB12298EAF362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1">
    <w:name w:val="323FB5B0606E44599FCF8787B4970C4A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0">
    <w:name w:val="C8814371A4A94E0CBF6312873785B2DF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0">
    <w:name w:val="417B0A2BEF45470090372F58497E62CD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0">
    <w:name w:val="F3E62D7B6898474282167BF06BA63CA8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0">
    <w:name w:val="8E212821D0E24EBD9C1B50F9131C6E3E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0">
    <w:name w:val="B6DB4F7C1C7F4D2E9625EC1B41AE2F40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0">
    <w:name w:val="486A273F686D457C9757B7F2AF162BF3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0">
    <w:name w:val="AE462DEB786B4585B00CC0AA274A360D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0">
    <w:name w:val="6DF906DBB3F045878232A593FA72FAFB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0">
    <w:name w:val="9ED460E8D50B4CE0B275C2ADC0F221A6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0">
    <w:name w:val="3B943B2660114FC3AAB6EF89AB44FD9A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0">
    <w:name w:val="65BCC79F248E452CB62602B1E3712195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0">
    <w:name w:val="FAC09A45248A46F78EBEAEA7E73B5B69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0">
    <w:name w:val="726A23672EAE4423AE05A51569A32BCC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0">
    <w:name w:val="497EA5087718457F9883C95593C928AE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0">
    <w:name w:val="03B5E5E889F542ED917684D8A35ED393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0">
    <w:name w:val="95A22AF0E45F4999BF41A71A5617E001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0">
    <w:name w:val="4DAD27A1F33341A4BD1CB7256720D0C0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0">
    <w:name w:val="DFB4AF875D724B9EBADF7A83ABE804D8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0">
    <w:name w:val="78D28BC8635345F1BFE6CE63B8423206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0">
    <w:name w:val="96E9B291DD4449A39CC08ACF3CC37E21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0">
    <w:name w:val="13AF58E6BE7849AABB23BE95065441EB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0">
    <w:name w:val="E74D54D43E3D47C7AF26BEE054F230F7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0">
    <w:name w:val="1E352DC0CC49413CB317AEB9A582B811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0">
    <w:name w:val="31BF76E0C05D47C4B2E6A158F99CE8FC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0">
    <w:name w:val="877229CC8EF348DD9EC0A8AD35212DB2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0">
    <w:name w:val="9A4B56069E9E4511821BD5E8FFF4DC53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95AC1A07F04A648088A65F563EBC1A">
    <w:name w:val="BE95AC1A07F04A648088A65F563EBC1A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9507675529498BAC8303AC9F3CEE56">
    <w:name w:val="549507675529498BAC8303AC9F3CEE5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9781EFACC074DAB8EBD4BB0E6DF63CC">
    <w:name w:val="39781EFACC074DAB8EBD4BB0E6DF63CC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9D5C74F84B48E0AD0988DDA485A831">
    <w:name w:val="9A9D5C74F84B48E0AD0988DDA485A831"/>
    <w:rsid w:val="001B6A54"/>
  </w:style>
  <w:style w:type="paragraph" w:customStyle="1" w:styleId="7C302A5733E34FF3B6F5EB8EC906B658">
    <w:name w:val="7C302A5733E34FF3B6F5EB8EC906B658"/>
    <w:rsid w:val="001B6A54"/>
  </w:style>
  <w:style w:type="paragraph" w:customStyle="1" w:styleId="F603A6A73BC149B09747607FA818FCD9">
    <w:name w:val="F603A6A73BC149B09747607FA818FCD9"/>
    <w:rsid w:val="001B6A54"/>
  </w:style>
  <w:style w:type="paragraph" w:customStyle="1" w:styleId="754156655F9C49FDB1E56828997DDA83">
    <w:name w:val="754156655F9C49FDB1E56828997DDA83"/>
    <w:rsid w:val="001B6A54"/>
  </w:style>
  <w:style w:type="paragraph" w:customStyle="1" w:styleId="93F35CE682CF4EF683D639296240D0CF">
    <w:name w:val="93F35CE682CF4EF683D639296240D0CF"/>
    <w:rsid w:val="001B6A54"/>
  </w:style>
  <w:style w:type="paragraph" w:customStyle="1" w:styleId="8AF3D611552F496FBCE5BA3A9D63A03124">
    <w:name w:val="8AF3D611552F496FBCE5BA3A9D63A0312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2">
    <w:name w:val="CD7455A6EDEF46548762E758FF77A6E7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6">
    <w:name w:val="1CB92B680E53402783F56096DB50A360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7">
    <w:name w:val="561CC165BA744957A0FBCC24B2E20D31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2">
    <w:name w:val="F653BB78C1DD4AE38BB2E2EE3A5EF190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6">
    <w:name w:val="D2B70BBC223543C3837C04558CED13C5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6">
    <w:name w:val="646B0CA727AB45E5B00DF9AA59ED00DD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6">
    <w:name w:val="D208B136DCD44A54BD30B4D0AF994750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6">
    <w:name w:val="98BD65FEF3F6401AAE9B195301AA5049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6">
    <w:name w:val="1D5FF453D88441748304D8B1A9715B7B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7">
    <w:name w:val="C94C19E4BCC9495DB4B499B4D612F0C51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0">
    <w:name w:val="2977F13965BD4D4492999E6F7FA65EC94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1">
    <w:name w:val="F603A6A73BC149B09747607FA818FCD9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1">
    <w:name w:val="93F35CE682CF4EF683D639296240D0CF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1">
    <w:name w:val="7DDBCE5206D64721A7585961CFB676BA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0">
    <w:name w:val="929552C21DC84F80B911B41F52CDDAD1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0">
    <w:name w:val="B3C982D8CD43478FBECAE53E84F088FC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0">
    <w:name w:val="226DB957F9D94B87B4D28A634FF3ABAF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0">
    <w:name w:val="CB3999ABD44049AA9718802FE1AFA1DA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0">
    <w:name w:val="CB59FE84EDC143C390E8282ACBFB52FD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0">
    <w:name w:val="92F5AB982B644F52905A78E39D6D67EA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9">
    <w:name w:val="139477DBC7F74A1B8AEBAF3FB2627403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9">
    <w:name w:val="BB747300AFC44A91BD7FA6A8E02A05A4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9">
    <w:name w:val="0736D11FB2B545EDB08EB3F646AF82EC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9">
    <w:name w:val="D0C80BF5E6F04808B10B2524CE766C62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6">
    <w:name w:val="1E2B8CFAD6234C21907277425B43AC371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3">
    <w:name w:val="2F90C9A2B214434C9F6360E420688BE2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3">
    <w:name w:val="54EE45C23342445299CEB12298EAF362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2">
    <w:name w:val="323FB5B0606E44599FCF8787B4970C4A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1">
    <w:name w:val="C8814371A4A94E0CBF6312873785B2DF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1">
    <w:name w:val="417B0A2BEF45470090372F58497E62CD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1">
    <w:name w:val="F3E62D7B6898474282167BF06BA63CA8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1">
    <w:name w:val="8E212821D0E24EBD9C1B50F9131C6E3E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1">
    <w:name w:val="B6DB4F7C1C7F4D2E9625EC1B41AE2F40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1">
    <w:name w:val="486A273F686D457C9757B7F2AF162BF3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1">
    <w:name w:val="AE462DEB786B4585B00CC0AA274A360D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1">
    <w:name w:val="6DF906DBB3F045878232A593FA72FAFB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1">
    <w:name w:val="9ED460E8D50B4CE0B275C2ADC0F221A6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1">
    <w:name w:val="3B943B2660114FC3AAB6EF89AB44FD9A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1">
    <w:name w:val="65BCC79F248E452CB62602B1E3712195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1">
    <w:name w:val="FAC09A45248A46F78EBEAEA7E73B5B69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1">
    <w:name w:val="726A23672EAE4423AE05A51569A32BCC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1">
    <w:name w:val="497EA5087718457F9883C95593C928AE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1">
    <w:name w:val="03B5E5E889F542ED917684D8A35ED393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1">
    <w:name w:val="95A22AF0E45F4999BF41A71A5617E001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1">
    <w:name w:val="4DAD27A1F33341A4BD1CB7256720D0C0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1">
    <w:name w:val="DFB4AF875D724B9EBADF7A83ABE804D8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1">
    <w:name w:val="78D28BC8635345F1BFE6CE63B8423206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1">
    <w:name w:val="96E9B291DD4449A39CC08ACF3CC37E21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1">
    <w:name w:val="13AF58E6BE7849AABB23BE95065441EB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1">
    <w:name w:val="E74D54D43E3D47C7AF26BEE054F230F7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1">
    <w:name w:val="1E352DC0CC49413CB317AEB9A582B811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1">
    <w:name w:val="31BF76E0C05D47C4B2E6A158F99CE8FC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1">
    <w:name w:val="877229CC8EF348DD9EC0A8AD35212DB2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1">
    <w:name w:val="9A4B56069E9E4511821BD5E8FFF4DC53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95AC1A07F04A648088A65F563EBC1A1">
    <w:name w:val="BE95AC1A07F04A648088A65F563EBC1A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9507675529498BAC8303AC9F3CEE561">
    <w:name w:val="549507675529498BAC8303AC9F3CEE56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9781EFACC074DAB8EBD4BB0E6DF63CC1">
    <w:name w:val="39781EFACC074DAB8EBD4BB0E6DF63CC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5">
    <w:name w:val="8AF3D611552F496FBCE5BA3A9D63A031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3">
    <w:name w:val="CD7455A6EDEF46548762E758FF77A6E7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7">
    <w:name w:val="1CB92B680E53402783F56096DB50A360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8">
    <w:name w:val="561CC165BA744957A0FBCC24B2E20D31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3">
    <w:name w:val="F653BB78C1DD4AE38BB2E2EE3A5EF1902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7">
    <w:name w:val="D2B70BBC223543C3837C04558CED13C5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7">
    <w:name w:val="646B0CA727AB45E5B00DF9AA59ED00DD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7">
    <w:name w:val="D208B136DCD44A54BD30B4D0AF994750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7">
    <w:name w:val="98BD65FEF3F6401AAE9B195301AA5049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7">
    <w:name w:val="1D5FF453D88441748304D8B1A9715B7B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8">
    <w:name w:val="C94C19E4BCC9495DB4B499B4D612F0C5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1">
    <w:name w:val="2977F13965BD4D4492999E6F7FA65EC94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2">
    <w:name w:val="F603A6A73BC149B09747607FA818FCD9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2">
    <w:name w:val="93F35CE682CF4EF683D639296240D0CF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2">
    <w:name w:val="7DDBCE5206D64721A7585961CFB676BA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1">
    <w:name w:val="929552C21DC84F80B911B41F52CDDAD1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1">
    <w:name w:val="B3C982D8CD43478FBECAE53E84F088FC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1">
    <w:name w:val="226DB957F9D94B87B4D28A634FF3ABAF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1">
    <w:name w:val="CB3999ABD44049AA9718802FE1AFA1DA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1">
    <w:name w:val="CB59FE84EDC143C390E8282ACBFB52FD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1">
    <w:name w:val="92F5AB982B644F52905A78E39D6D67EA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20">
    <w:name w:val="139477DBC7F74A1B8AEBAF3FB2627403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20">
    <w:name w:val="BB747300AFC44A91BD7FA6A8E02A05A4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20">
    <w:name w:val="0736D11FB2B545EDB08EB3F646AF82EC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20">
    <w:name w:val="D0C80BF5E6F04808B10B2524CE766C62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7">
    <w:name w:val="1E2B8CFAD6234C21907277425B43AC371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4">
    <w:name w:val="2F90C9A2B214434C9F6360E420688BE21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4">
    <w:name w:val="54EE45C23342445299CEB12298EAF3621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3">
    <w:name w:val="323FB5B0606E44599FCF8787B4970C4A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2">
    <w:name w:val="C8814371A4A94E0CBF6312873785B2DF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2">
    <w:name w:val="417B0A2BEF45470090372F58497E62CD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2">
    <w:name w:val="F3E62D7B6898474282167BF06BA63CA8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2">
    <w:name w:val="8E212821D0E24EBD9C1B50F9131C6E3E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2">
    <w:name w:val="B6DB4F7C1C7F4D2E9625EC1B41AE2F40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2">
    <w:name w:val="486A273F686D457C9757B7F2AF162BF3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2">
    <w:name w:val="AE462DEB786B4585B00CC0AA274A360D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2">
    <w:name w:val="6DF906DBB3F045878232A593FA72FAFB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2">
    <w:name w:val="9ED460E8D50B4CE0B275C2ADC0F221A6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2">
    <w:name w:val="3B943B2660114FC3AAB6EF89AB44FD9A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2">
    <w:name w:val="65BCC79F248E452CB62602B1E3712195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2">
    <w:name w:val="FAC09A45248A46F78EBEAEA7E73B5B69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2">
    <w:name w:val="726A23672EAE4423AE05A51569A32BCC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2">
    <w:name w:val="497EA5087718457F9883C95593C928AE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2">
    <w:name w:val="03B5E5E889F542ED917684D8A35ED393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2">
    <w:name w:val="95A22AF0E45F4999BF41A71A5617E001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2">
    <w:name w:val="4DAD27A1F33341A4BD1CB7256720D0C0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2">
    <w:name w:val="DFB4AF875D724B9EBADF7A83ABE804D8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2">
    <w:name w:val="78D28BC8635345F1BFE6CE63B8423206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2">
    <w:name w:val="96E9B291DD4449A39CC08ACF3CC37E21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2">
    <w:name w:val="13AF58E6BE7849AABB23BE95065441EB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2">
    <w:name w:val="E74D54D43E3D47C7AF26BEE054F230F7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2">
    <w:name w:val="1E352DC0CC49413CB317AEB9A582B811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2">
    <w:name w:val="31BF76E0C05D47C4B2E6A158F99CE8FC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2">
    <w:name w:val="877229CC8EF348DD9EC0A8AD35212DB2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2">
    <w:name w:val="9A4B56069E9E4511821BD5E8FFF4DC53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95AC1A07F04A648088A65F563EBC1A2">
    <w:name w:val="BE95AC1A07F04A648088A65F563EBC1A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9507675529498BAC8303AC9F3CEE562">
    <w:name w:val="549507675529498BAC8303AC9F3CEE56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9781EFACC074DAB8EBD4BB0E6DF63CC2">
    <w:name w:val="39781EFACC074DAB8EBD4BB0E6DF63CC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6">
    <w:name w:val="8AF3D611552F496FBCE5BA3A9D63A031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4">
    <w:name w:val="CD7455A6EDEF46548762E758FF77A6E7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8">
    <w:name w:val="1CB92B680E53402783F56096DB50A360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9">
    <w:name w:val="561CC165BA744957A0FBCC24B2E20D312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4">
    <w:name w:val="F653BB78C1DD4AE38BB2E2EE3A5EF1902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8">
    <w:name w:val="D2B70BBC223543C3837C04558CED13C5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8">
    <w:name w:val="646B0CA727AB45E5B00DF9AA59ED00DD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8">
    <w:name w:val="D208B136DCD44A54BD30B4D0AF994750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8">
    <w:name w:val="98BD65FEF3F6401AAE9B195301AA5049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8">
    <w:name w:val="1D5FF453D88441748304D8B1A9715B7B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9">
    <w:name w:val="C94C19E4BCC9495DB4B499B4D612F0C5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2">
    <w:name w:val="2977F13965BD4D4492999E6F7FA65EC94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3">
    <w:name w:val="F603A6A73BC149B09747607FA818FCD9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3">
    <w:name w:val="93F35CE682CF4EF683D639296240D0CF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3">
    <w:name w:val="7DDBCE5206D64721A7585961CFB676BA2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2">
    <w:name w:val="929552C21DC84F80B911B41F52CDDAD1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2">
    <w:name w:val="B3C982D8CD43478FBECAE53E84F088FC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2">
    <w:name w:val="226DB957F9D94B87B4D28A634FF3ABAF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2">
    <w:name w:val="CB3999ABD44049AA9718802FE1AFA1DA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2">
    <w:name w:val="CB59FE84EDC143C390E8282ACBFB52FD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2">
    <w:name w:val="92F5AB982B644F52905A78E39D6D67EA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21">
    <w:name w:val="139477DBC7F74A1B8AEBAF3FB2627403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21">
    <w:name w:val="BB747300AFC44A91BD7FA6A8E02A05A4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21">
    <w:name w:val="0736D11FB2B545EDB08EB3F646AF82EC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21">
    <w:name w:val="D0C80BF5E6F04808B10B2524CE766C62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8">
    <w:name w:val="1E2B8CFAD6234C21907277425B43AC37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5">
    <w:name w:val="2F90C9A2B214434C9F6360E420688BE21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5">
    <w:name w:val="54EE45C23342445299CEB12298EAF3621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4">
    <w:name w:val="323FB5B0606E44599FCF8787B4970C4A1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3">
    <w:name w:val="C8814371A4A94E0CBF6312873785B2DF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3">
    <w:name w:val="417B0A2BEF45470090372F58497E62CD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3">
    <w:name w:val="F3E62D7B6898474282167BF06BA63CA8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3">
    <w:name w:val="8E212821D0E24EBD9C1B50F9131C6E3E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3">
    <w:name w:val="B6DB4F7C1C7F4D2E9625EC1B41AE2F40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3">
    <w:name w:val="486A273F686D457C9757B7F2AF162BF3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3">
    <w:name w:val="AE462DEB786B4585B00CC0AA274A360D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3">
    <w:name w:val="6DF906DBB3F045878232A593FA72FAFB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3">
    <w:name w:val="9ED460E8D50B4CE0B275C2ADC0F221A6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3">
    <w:name w:val="3B943B2660114FC3AAB6EF89AB44FD9A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3">
    <w:name w:val="65BCC79F248E452CB62602B1E3712195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3">
    <w:name w:val="FAC09A45248A46F78EBEAEA7E73B5B69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3">
    <w:name w:val="726A23672EAE4423AE05A51569A32BCC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3">
    <w:name w:val="497EA5087718457F9883C95593C928AE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3">
    <w:name w:val="03B5E5E889F542ED917684D8A35ED393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3">
    <w:name w:val="95A22AF0E45F4999BF41A71A5617E001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3">
    <w:name w:val="4DAD27A1F33341A4BD1CB7256720D0C0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3">
    <w:name w:val="DFB4AF875D724B9EBADF7A83ABE804D8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3">
    <w:name w:val="78D28BC8635345F1BFE6CE63B8423206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3">
    <w:name w:val="96E9B291DD4449A39CC08ACF3CC37E21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3">
    <w:name w:val="13AF58E6BE7849AABB23BE95065441EB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3">
    <w:name w:val="E74D54D43E3D47C7AF26BEE054F230F7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3">
    <w:name w:val="1E352DC0CC49413CB317AEB9A582B811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3">
    <w:name w:val="31BF76E0C05D47C4B2E6A158F99CE8FC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3">
    <w:name w:val="877229CC8EF348DD9EC0A8AD35212DB2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3">
    <w:name w:val="9A4B56069E9E4511821BD5E8FFF4DC53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95AC1A07F04A648088A65F563EBC1A3">
    <w:name w:val="BE95AC1A07F04A648088A65F563EBC1A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9507675529498BAC8303AC9F3CEE563">
    <w:name w:val="549507675529498BAC8303AC9F3CEE56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9781EFACC074DAB8EBD4BB0E6DF63CC3">
    <w:name w:val="39781EFACC074DAB8EBD4BB0E6DF63CC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DF4B0DCD8D147AE805E288AF0B53F46">
    <w:name w:val="EDF4B0DCD8D147AE805E288AF0B53F46"/>
    <w:rsid w:val="001B6A54"/>
  </w:style>
  <w:style w:type="paragraph" w:customStyle="1" w:styleId="DBE58D6EACC04C548632C4493DF5B836">
    <w:name w:val="DBE58D6EACC04C548632C4493DF5B836"/>
    <w:rsid w:val="001B6A54"/>
  </w:style>
  <w:style w:type="paragraph" w:customStyle="1" w:styleId="0C57999AD5314CF0A4853AF6164BFE8A">
    <w:name w:val="0C57999AD5314CF0A4853AF6164BFE8A"/>
    <w:rsid w:val="001B6A54"/>
  </w:style>
  <w:style w:type="paragraph" w:customStyle="1" w:styleId="8627574C1CB6444FB99136B6481FE162">
    <w:name w:val="8627574C1CB6444FB99136B6481FE162"/>
    <w:rsid w:val="001B6A54"/>
  </w:style>
  <w:style w:type="paragraph" w:customStyle="1" w:styleId="B1990A4316014A6A8AC5543D59B04AC1">
    <w:name w:val="B1990A4316014A6A8AC5543D59B04AC1"/>
    <w:rsid w:val="001B6A54"/>
  </w:style>
  <w:style w:type="paragraph" w:customStyle="1" w:styleId="B4A7EB8EF8744C5EA1A5DCF94FD5529D">
    <w:name w:val="B4A7EB8EF8744C5EA1A5DCF94FD5529D"/>
    <w:rsid w:val="001B6A54"/>
  </w:style>
  <w:style w:type="paragraph" w:customStyle="1" w:styleId="68CF973D441E472383035487FE57D108">
    <w:name w:val="68CF973D441E472383035487FE57D108"/>
    <w:rsid w:val="001B6A54"/>
  </w:style>
  <w:style w:type="paragraph" w:customStyle="1" w:styleId="0E41D038EF23467B91B8E76E1B064D2B">
    <w:name w:val="0E41D038EF23467B91B8E76E1B064D2B"/>
    <w:rsid w:val="001B6A54"/>
  </w:style>
  <w:style w:type="paragraph" w:customStyle="1" w:styleId="9997F63746584FF4B1D647151F466DC6">
    <w:name w:val="9997F63746584FF4B1D647151F466DC6"/>
    <w:rsid w:val="001B6A54"/>
  </w:style>
  <w:style w:type="paragraph" w:customStyle="1" w:styleId="60B25A194E884214BC46F12CC89D6484">
    <w:name w:val="60B25A194E884214BC46F12CC89D6484"/>
    <w:rsid w:val="001B6A54"/>
  </w:style>
  <w:style w:type="paragraph" w:customStyle="1" w:styleId="12CBE8D4C1AE4F83B0993F99D91104B8">
    <w:name w:val="12CBE8D4C1AE4F83B0993F99D91104B8"/>
    <w:rsid w:val="001B6A54"/>
  </w:style>
  <w:style w:type="paragraph" w:customStyle="1" w:styleId="D69C1DF1295D4CE5A34BD7E26094D75C">
    <w:name w:val="D69C1DF1295D4CE5A34BD7E26094D75C"/>
    <w:rsid w:val="001B6A54"/>
  </w:style>
  <w:style w:type="paragraph" w:customStyle="1" w:styleId="BE10A1A13B6146EFAC291E23E00A5062">
    <w:name w:val="BE10A1A13B6146EFAC291E23E00A5062"/>
    <w:rsid w:val="001B6A54"/>
  </w:style>
  <w:style w:type="paragraph" w:customStyle="1" w:styleId="18D162D1623F43FE8991B1E7111004DF">
    <w:name w:val="18D162D1623F43FE8991B1E7111004DF"/>
    <w:rsid w:val="001B6A54"/>
  </w:style>
  <w:style w:type="paragraph" w:customStyle="1" w:styleId="3D35F4B166AC407584C6869029D2D002">
    <w:name w:val="3D35F4B166AC407584C6869029D2D002"/>
    <w:rsid w:val="001B6A54"/>
  </w:style>
  <w:style w:type="paragraph" w:customStyle="1" w:styleId="A644C89BC783421998F36AF50165BBC4">
    <w:name w:val="A644C89BC783421998F36AF50165BBC4"/>
    <w:rsid w:val="001B6A54"/>
  </w:style>
  <w:style w:type="paragraph" w:customStyle="1" w:styleId="653D9FB4FD874DE38661B63711C784F3">
    <w:name w:val="653D9FB4FD874DE38661B63711C784F3"/>
    <w:rsid w:val="001B6A54"/>
  </w:style>
  <w:style w:type="paragraph" w:customStyle="1" w:styleId="FD25D77194174DC4BC0F665AC4FAE459">
    <w:name w:val="FD25D77194174DC4BC0F665AC4FAE459"/>
    <w:rsid w:val="001B6A54"/>
  </w:style>
  <w:style w:type="paragraph" w:customStyle="1" w:styleId="0A636697490D4FE6AF7AB13B8E838F7A">
    <w:name w:val="0A636697490D4FE6AF7AB13B8E838F7A"/>
    <w:rsid w:val="001B6A54"/>
  </w:style>
  <w:style w:type="paragraph" w:customStyle="1" w:styleId="DF860AA462224CE6BD789A53F22AA8A1">
    <w:name w:val="DF860AA462224CE6BD789A53F22AA8A1"/>
    <w:rsid w:val="001B6A54"/>
  </w:style>
  <w:style w:type="paragraph" w:customStyle="1" w:styleId="73F58EB312F54BC5AF8BE78EFD841F36">
    <w:name w:val="73F58EB312F54BC5AF8BE78EFD841F36"/>
    <w:rsid w:val="001B6A54"/>
  </w:style>
  <w:style w:type="paragraph" w:customStyle="1" w:styleId="4D049C88CA6E4BAE937609470F3FD20B">
    <w:name w:val="4D049C88CA6E4BAE937609470F3FD20B"/>
    <w:rsid w:val="001B6A54"/>
  </w:style>
  <w:style w:type="paragraph" w:customStyle="1" w:styleId="3107929C0549476BB3A1B44BF97CE684">
    <w:name w:val="3107929C0549476BB3A1B44BF97CE684"/>
    <w:rsid w:val="001B6A54"/>
  </w:style>
  <w:style w:type="paragraph" w:customStyle="1" w:styleId="EE096FABFB7347E1AB39B7ECAFC8D54F">
    <w:name w:val="EE096FABFB7347E1AB39B7ECAFC8D54F"/>
    <w:rsid w:val="001B6A54"/>
  </w:style>
  <w:style w:type="paragraph" w:customStyle="1" w:styleId="86793426995842B49A8ED2D2AA476EF3">
    <w:name w:val="86793426995842B49A8ED2D2AA476EF3"/>
    <w:rsid w:val="001B6A54"/>
  </w:style>
  <w:style w:type="paragraph" w:customStyle="1" w:styleId="D16625948FCB46A895D8C00B15F94B89">
    <w:name w:val="D16625948FCB46A895D8C00B15F94B89"/>
    <w:rsid w:val="001B6A54"/>
  </w:style>
  <w:style w:type="paragraph" w:customStyle="1" w:styleId="11D15EC78AA7456185D09E98D02C0E18">
    <w:name w:val="11D15EC78AA7456185D09E98D02C0E18"/>
    <w:rsid w:val="001B6A54"/>
  </w:style>
  <w:style w:type="paragraph" w:customStyle="1" w:styleId="84730584C46043E6A9C035B2F591208A">
    <w:name w:val="84730584C46043E6A9C035B2F591208A"/>
    <w:rsid w:val="001B6A54"/>
  </w:style>
  <w:style w:type="paragraph" w:customStyle="1" w:styleId="D68D3FEB5C964FEEA5ABD161B1C86DFF">
    <w:name w:val="D68D3FEB5C964FEEA5ABD161B1C86DFF"/>
    <w:rsid w:val="001B6A54"/>
  </w:style>
  <w:style w:type="paragraph" w:customStyle="1" w:styleId="DEA3D12D139F43B0BA5951171A2310CE">
    <w:name w:val="DEA3D12D139F43B0BA5951171A2310CE"/>
    <w:rsid w:val="001B6A54"/>
  </w:style>
  <w:style w:type="paragraph" w:customStyle="1" w:styleId="D79F2CF5271F486DB0B7326E01EEB3A4">
    <w:name w:val="D79F2CF5271F486DB0B7326E01EEB3A4"/>
    <w:rsid w:val="001B6A54"/>
  </w:style>
  <w:style w:type="paragraph" w:customStyle="1" w:styleId="D4150E6DC0F046E68FC98350762D0A72">
    <w:name w:val="D4150E6DC0F046E68FC98350762D0A72"/>
    <w:rsid w:val="001B6A54"/>
  </w:style>
  <w:style w:type="paragraph" w:customStyle="1" w:styleId="165E9A9B0529470491F0E3DEBE0B71EB">
    <w:name w:val="165E9A9B0529470491F0E3DEBE0B71EB"/>
    <w:rsid w:val="001B6A54"/>
  </w:style>
  <w:style w:type="paragraph" w:customStyle="1" w:styleId="87E9F13A6FCC4B39B26AB1A3B36F9553">
    <w:name w:val="87E9F13A6FCC4B39B26AB1A3B36F9553"/>
    <w:rsid w:val="001B6A54"/>
  </w:style>
  <w:style w:type="paragraph" w:customStyle="1" w:styleId="670D9E1CD9BB45D99A550F1CACE2AED8">
    <w:name w:val="670D9E1CD9BB45D99A550F1CACE2AED8"/>
    <w:rsid w:val="001B6A54"/>
  </w:style>
  <w:style w:type="paragraph" w:customStyle="1" w:styleId="F2172E63FCA14834A1EA3EEA5EC143AD">
    <w:name w:val="F2172E63FCA14834A1EA3EEA5EC143AD"/>
    <w:rsid w:val="001B6A54"/>
  </w:style>
  <w:style w:type="paragraph" w:customStyle="1" w:styleId="8253FE77C5F84A0F876D4F72CB60148C">
    <w:name w:val="8253FE77C5F84A0F876D4F72CB60148C"/>
    <w:rsid w:val="001B6A54"/>
  </w:style>
  <w:style w:type="paragraph" w:customStyle="1" w:styleId="86141DBD4D70458A80C639EF96D12244">
    <w:name w:val="86141DBD4D70458A80C639EF96D12244"/>
    <w:rsid w:val="001B6A54"/>
  </w:style>
  <w:style w:type="paragraph" w:customStyle="1" w:styleId="83032FE8AB8C4C8C99801E98ED26EAD0">
    <w:name w:val="83032FE8AB8C4C8C99801E98ED26EAD0"/>
    <w:rsid w:val="001B6A54"/>
  </w:style>
  <w:style w:type="paragraph" w:customStyle="1" w:styleId="FC6F64A885A24AD7ABAC97606D81205C">
    <w:name w:val="FC6F64A885A24AD7ABAC97606D81205C"/>
    <w:rsid w:val="001B6A54"/>
  </w:style>
  <w:style w:type="paragraph" w:customStyle="1" w:styleId="A8EEAB55F7F54A6BB7F0947B7C56F3ED">
    <w:name w:val="A8EEAB55F7F54A6BB7F0947B7C56F3ED"/>
    <w:rsid w:val="001B6A54"/>
  </w:style>
  <w:style w:type="paragraph" w:customStyle="1" w:styleId="91B4015F7AC442E59C9E3471359F7E9A">
    <w:name w:val="91B4015F7AC442E59C9E3471359F7E9A"/>
    <w:rsid w:val="001B6A54"/>
  </w:style>
  <w:style w:type="paragraph" w:customStyle="1" w:styleId="52EACD2F951542CD8994D17A93C33C1B">
    <w:name w:val="52EACD2F951542CD8994D17A93C33C1B"/>
    <w:rsid w:val="001B6A54"/>
  </w:style>
  <w:style w:type="paragraph" w:customStyle="1" w:styleId="1C047A97192E45AE9A4483C8D3421A2F">
    <w:name w:val="1C047A97192E45AE9A4483C8D3421A2F"/>
    <w:rsid w:val="001B6A54"/>
  </w:style>
  <w:style w:type="paragraph" w:customStyle="1" w:styleId="A40D721FB26C461AA58C7BDE5809E85C">
    <w:name w:val="A40D721FB26C461AA58C7BDE5809E85C"/>
    <w:rsid w:val="001B6A54"/>
  </w:style>
  <w:style w:type="paragraph" w:customStyle="1" w:styleId="121F05C80BA143279B59CF25D3BE0346">
    <w:name w:val="121F05C80BA143279B59CF25D3BE0346"/>
    <w:rsid w:val="001B6A54"/>
  </w:style>
  <w:style w:type="paragraph" w:customStyle="1" w:styleId="5F5A8B5617764C2EAF5AB51B2053D758">
    <w:name w:val="5F5A8B5617764C2EAF5AB51B2053D758"/>
    <w:rsid w:val="001B6A54"/>
  </w:style>
  <w:style w:type="paragraph" w:customStyle="1" w:styleId="AF880127D09A4DD4A79FCA8BC9E9D124">
    <w:name w:val="AF880127D09A4DD4A79FCA8BC9E9D124"/>
    <w:rsid w:val="001B6A54"/>
  </w:style>
  <w:style w:type="paragraph" w:customStyle="1" w:styleId="01A3E9D6D8C6470CB9DE7483A3BD17B2">
    <w:name w:val="01A3E9D6D8C6470CB9DE7483A3BD17B2"/>
    <w:rsid w:val="001B6A54"/>
  </w:style>
  <w:style w:type="paragraph" w:customStyle="1" w:styleId="9B0A4BCEBE634953881B177344ECA207">
    <w:name w:val="9B0A4BCEBE634953881B177344ECA207"/>
    <w:rsid w:val="001B6A54"/>
  </w:style>
  <w:style w:type="paragraph" w:customStyle="1" w:styleId="F7BCFF03B6364EE8BCF1E54CE27AAC61">
    <w:name w:val="F7BCFF03B6364EE8BCF1E54CE27AAC61"/>
    <w:rsid w:val="001B6A54"/>
  </w:style>
  <w:style w:type="paragraph" w:customStyle="1" w:styleId="281E031E3869450F92392227328659EC">
    <w:name w:val="281E031E3869450F92392227328659EC"/>
    <w:rsid w:val="001B6A54"/>
  </w:style>
  <w:style w:type="paragraph" w:customStyle="1" w:styleId="6250F5D304EA4096B870E1514708C19D">
    <w:name w:val="6250F5D304EA4096B870E1514708C19D"/>
    <w:rsid w:val="001B6A54"/>
  </w:style>
  <w:style w:type="paragraph" w:customStyle="1" w:styleId="85BA59B6E6734BA3831D760BD1727974">
    <w:name w:val="85BA59B6E6734BA3831D760BD1727974"/>
    <w:rsid w:val="001B6A54"/>
  </w:style>
  <w:style w:type="paragraph" w:customStyle="1" w:styleId="8D2AC6968C19408CABF90AFF3AEA09D1">
    <w:name w:val="8D2AC6968C19408CABF90AFF3AEA09D1"/>
    <w:rsid w:val="001B6A54"/>
  </w:style>
  <w:style w:type="paragraph" w:customStyle="1" w:styleId="7870032FD8E1499996FE68E89238A152">
    <w:name w:val="7870032FD8E1499996FE68E89238A152"/>
    <w:rsid w:val="001B6A54"/>
  </w:style>
  <w:style w:type="paragraph" w:customStyle="1" w:styleId="CFF16443FECD4283953999CBEEA1A69F">
    <w:name w:val="CFF16443FECD4283953999CBEEA1A69F"/>
    <w:rsid w:val="001B6A54"/>
  </w:style>
  <w:style w:type="paragraph" w:customStyle="1" w:styleId="68344876BEE94305A80E45472E8A86E5">
    <w:name w:val="68344876BEE94305A80E45472E8A86E5"/>
    <w:rsid w:val="001B6A54"/>
  </w:style>
  <w:style w:type="paragraph" w:customStyle="1" w:styleId="8506C30E708748ADB57265E3BF503C80">
    <w:name w:val="8506C30E708748ADB57265E3BF503C80"/>
    <w:rsid w:val="001B6A54"/>
  </w:style>
  <w:style w:type="paragraph" w:customStyle="1" w:styleId="E321475B78914247845FE20F409E17C1">
    <w:name w:val="E321475B78914247845FE20F409E17C1"/>
    <w:rsid w:val="001B6A54"/>
  </w:style>
  <w:style w:type="paragraph" w:customStyle="1" w:styleId="1DEBC38FF7944E33824D41BDEE2B8583">
    <w:name w:val="1DEBC38FF7944E33824D41BDEE2B8583"/>
    <w:rsid w:val="001B6A54"/>
  </w:style>
  <w:style w:type="paragraph" w:customStyle="1" w:styleId="1AB83DC43745467681B4C65B3C8EE8F5">
    <w:name w:val="1AB83DC43745467681B4C65B3C8EE8F5"/>
    <w:rsid w:val="001B6A54"/>
  </w:style>
  <w:style w:type="paragraph" w:customStyle="1" w:styleId="CD934A57FF454A73BB9267D167E10A6D">
    <w:name w:val="CD934A57FF454A73BB9267D167E10A6D"/>
    <w:rsid w:val="001B6A54"/>
  </w:style>
  <w:style w:type="paragraph" w:customStyle="1" w:styleId="81A35FC7B8124227AB5BF07DE521EEC4">
    <w:name w:val="81A35FC7B8124227AB5BF07DE521EEC4"/>
    <w:rsid w:val="001B6A54"/>
  </w:style>
  <w:style w:type="paragraph" w:customStyle="1" w:styleId="65A8497A84104BC58D03CE60EB5E13C7">
    <w:name w:val="65A8497A84104BC58D03CE60EB5E13C7"/>
    <w:rsid w:val="001B6A54"/>
  </w:style>
  <w:style w:type="paragraph" w:customStyle="1" w:styleId="A792BB25BFBB4B15B36CC083C32CFFD6">
    <w:name w:val="A792BB25BFBB4B15B36CC083C32CFFD6"/>
    <w:rsid w:val="001B6A54"/>
  </w:style>
  <w:style w:type="paragraph" w:customStyle="1" w:styleId="CAB3713980D4422A8139D9F1F5EF8A85">
    <w:name w:val="CAB3713980D4422A8139D9F1F5EF8A85"/>
    <w:rsid w:val="001B6A54"/>
  </w:style>
  <w:style w:type="paragraph" w:customStyle="1" w:styleId="ED44C899082B4FC68E98AD3410B3D405">
    <w:name w:val="ED44C899082B4FC68E98AD3410B3D405"/>
    <w:rsid w:val="001B6A54"/>
  </w:style>
  <w:style w:type="paragraph" w:customStyle="1" w:styleId="4EA3ECA17E904F02ACA46A67E86CB960">
    <w:name w:val="4EA3ECA17E904F02ACA46A67E86CB960"/>
    <w:rsid w:val="001B6A54"/>
  </w:style>
  <w:style w:type="paragraph" w:customStyle="1" w:styleId="764DB675E3BA46AC94E2EEC20EE37D24">
    <w:name w:val="764DB675E3BA46AC94E2EEC20EE37D24"/>
    <w:rsid w:val="001B6A54"/>
  </w:style>
  <w:style w:type="paragraph" w:customStyle="1" w:styleId="45F426391EA543B2BF7BAF8486DBD71F">
    <w:name w:val="45F426391EA543B2BF7BAF8486DBD71F"/>
    <w:rsid w:val="001B6A54"/>
  </w:style>
  <w:style w:type="paragraph" w:customStyle="1" w:styleId="ECEEF0A267C74542BE58EFA607B1E8D5">
    <w:name w:val="ECEEF0A267C74542BE58EFA607B1E8D5"/>
    <w:rsid w:val="001B6A54"/>
  </w:style>
  <w:style w:type="paragraph" w:customStyle="1" w:styleId="46B6FD9FD5614657847319E149F2CCFC">
    <w:name w:val="46B6FD9FD5614657847319E149F2CCFC"/>
    <w:rsid w:val="001B6A54"/>
  </w:style>
  <w:style w:type="paragraph" w:customStyle="1" w:styleId="9FB5C9D1D93E4E85BFD1AB7AA5AD37A0">
    <w:name w:val="9FB5C9D1D93E4E85BFD1AB7AA5AD37A0"/>
    <w:rsid w:val="001B6A54"/>
  </w:style>
  <w:style w:type="paragraph" w:customStyle="1" w:styleId="A38B7AAB6F2247168B17ACFE82095198">
    <w:name w:val="A38B7AAB6F2247168B17ACFE82095198"/>
    <w:rsid w:val="001B6A54"/>
  </w:style>
  <w:style w:type="paragraph" w:customStyle="1" w:styleId="082EF073C7E24D3CA3D3B86410468395">
    <w:name w:val="082EF073C7E24D3CA3D3B86410468395"/>
    <w:rsid w:val="001B6A54"/>
  </w:style>
  <w:style w:type="paragraph" w:customStyle="1" w:styleId="3A26EE15E51748C5BA9716B186354E43">
    <w:name w:val="3A26EE15E51748C5BA9716B186354E43"/>
    <w:rsid w:val="001B6A54"/>
  </w:style>
  <w:style w:type="paragraph" w:customStyle="1" w:styleId="9C9F9777E4144E86980BAE3429049D51">
    <w:name w:val="9C9F9777E4144E86980BAE3429049D51"/>
    <w:rsid w:val="001B6A54"/>
  </w:style>
  <w:style w:type="paragraph" w:customStyle="1" w:styleId="F89BFAC347FC465C9E077F3CA000A914">
    <w:name w:val="F89BFAC347FC465C9E077F3CA000A914"/>
    <w:rsid w:val="001B6A54"/>
  </w:style>
  <w:style w:type="paragraph" w:customStyle="1" w:styleId="2A6D535151184A94B9221B3358776539">
    <w:name w:val="2A6D535151184A94B9221B3358776539"/>
    <w:rsid w:val="001B6A54"/>
  </w:style>
  <w:style w:type="paragraph" w:customStyle="1" w:styleId="065C9141864444BB8A050E9DB83CAECE">
    <w:name w:val="065C9141864444BB8A050E9DB83CAECE"/>
    <w:rsid w:val="001B6A54"/>
  </w:style>
  <w:style w:type="paragraph" w:customStyle="1" w:styleId="07175CCCDFEB4A9983DF0E2D45E0370C">
    <w:name w:val="07175CCCDFEB4A9983DF0E2D45E0370C"/>
    <w:rsid w:val="001B6A54"/>
  </w:style>
  <w:style w:type="paragraph" w:customStyle="1" w:styleId="57D6B9884C8F4E35A4F652D0126FC75E">
    <w:name w:val="57D6B9884C8F4E35A4F652D0126FC75E"/>
    <w:rsid w:val="001B6A54"/>
  </w:style>
  <w:style w:type="paragraph" w:customStyle="1" w:styleId="2D3E300DAB1F45D6928FC5232A292DC3">
    <w:name w:val="2D3E300DAB1F45D6928FC5232A292DC3"/>
    <w:rsid w:val="001B6A54"/>
  </w:style>
  <w:style w:type="paragraph" w:customStyle="1" w:styleId="2885B0AA1BEB49DC8DED442BBA44703C">
    <w:name w:val="2885B0AA1BEB49DC8DED442BBA44703C"/>
    <w:rsid w:val="001B6A54"/>
  </w:style>
  <w:style w:type="paragraph" w:customStyle="1" w:styleId="8DED2E42E6214E27B42990F2C004FB75">
    <w:name w:val="8DED2E42E6214E27B42990F2C004FB75"/>
    <w:rsid w:val="001B6A54"/>
  </w:style>
  <w:style w:type="paragraph" w:customStyle="1" w:styleId="A79C84964D1940FCAD66868A87E44DA7">
    <w:name w:val="A79C84964D1940FCAD66868A87E44DA7"/>
    <w:rsid w:val="001B6A54"/>
  </w:style>
  <w:style w:type="paragraph" w:customStyle="1" w:styleId="2323F83D7AC74E7DAEC6721B86314E05">
    <w:name w:val="2323F83D7AC74E7DAEC6721B86314E05"/>
    <w:rsid w:val="001B6A54"/>
  </w:style>
  <w:style w:type="paragraph" w:customStyle="1" w:styleId="608F764DE9E748DDAD5C6B61EB49C47A">
    <w:name w:val="608F764DE9E748DDAD5C6B61EB49C47A"/>
    <w:rsid w:val="001B6A54"/>
  </w:style>
  <w:style w:type="paragraph" w:customStyle="1" w:styleId="A36D1337D8954BEE904A359FC1168E7A">
    <w:name w:val="A36D1337D8954BEE904A359FC1168E7A"/>
    <w:rsid w:val="001B6A54"/>
  </w:style>
  <w:style w:type="paragraph" w:customStyle="1" w:styleId="2EF0102ED5EC49A8ACA54D3038F91870">
    <w:name w:val="2EF0102ED5EC49A8ACA54D3038F91870"/>
    <w:rsid w:val="001B6A54"/>
  </w:style>
  <w:style w:type="paragraph" w:customStyle="1" w:styleId="0411CBB512A741D794403C97195C288A">
    <w:name w:val="0411CBB512A741D794403C97195C288A"/>
    <w:rsid w:val="001B6A54"/>
  </w:style>
  <w:style w:type="paragraph" w:customStyle="1" w:styleId="F5A94A5EAA5743B29F090D7D99C9EA80">
    <w:name w:val="F5A94A5EAA5743B29F090D7D99C9EA80"/>
    <w:rsid w:val="001B6A54"/>
  </w:style>
  <w:style w:type="paragraph" w:customStyle="1" w:styleId="5D7AFDD8941B41CCBAC99CFC98A721DD">
    <w:name w:val="5D7AFDD8941B41CCBAC99CFC98A721DD"/>
    <w:rsid w:val="001B6A54"/>
  </w:style>
  <w:style w:type="paragraph" w:customStyle="1" w:styleId="A46303BCF8B243AD9FE2426912C20825">
    <w:name w:val="A46303BCF8B243AD9FE2426912C20825"/>
    <w:rsid w:val="001B6A54"/>
  </w:style>
  <w:style w:type="paragraph" w:customStyle="1" w:styleId="ADC22D2113CA426DB732A008B8BB1947">
    <w:name w:val="ADC22D2113CA426DB732A008B8BB1947"/>
    <w:rsid w:val="001B6A54"/>
  </w:style>
  <w:style w:type="paragraph" w:customStyle="1" w:styleId="7A992036F7AE4BCC9462D2CC81DA8E67">
    <w:name w:val="7A992036F7AE4BCC9462D2CC81DA8E67"/>
    <w:rsid w:val="001B6A54"/>
  </w:style>
  <w:style w:type="paragraph" w:customStyle="1" w:styleId="BE41EDE1264A4A10AC3A914E078351EA">
    <w:name w:val="BE41EDE1264A4A10AC3A914E078351EA"/>
    <w:rsid w:val="001B6A54"/>
  </w:style>
  <w:style w:type="paragraph" w:customStyle="1" w:styleId="5A2A98D1E3B54D3F8580D1E47C4348C4">
    <w:name w:val="5A2A98D1E3B54D3F8580D1E47C4348C4"/>
    <w:rsid w:val="001B6A54"/>
  </w:style>
  <w:style w:type="paragraph" w:customStyle="1" w:styleId="F60431239198424AAAB1D46312EDFA9A">
    <w:name w:val="F60431239198424AAAB1D46312EDFA9A"/>
    <w:rsid w:val="001B6A54"/>
  </w:style>
  <w:style w:type="paragraph" w:customStyle="1" w:styleId="29E6B7CD94644E2BAFA8971D0D2EAC61">
    <w:name w:val="29E6B7CD94644E2BAFA8971D0D2EAC61"/>
    <w:rsid w:val="001B6A54"/>
  </w:style>
  <w:style w:type="paragraph" w:customStyle="1" w:styleId="792064915DBC440CA516F63CF911848A">
    <w:name w:val="792064915DBC440CA516F63CF911848A"/>
    <w:rsid w:val="001B6A54"/>
  </w:style>
  <w:style w:type="paragraph" w:customStyle="1" w:styleId="F2001395D8BB4992AF868386F90C3DA4">
    <w:name w:val="F2001395D8BB4992AF868386F90C3DA4"/>
    <w:rsid w:val="001B6A54"/>
  </w:style>
  <w:style w:type="paragraph" w:customStyle="1" w:styleId="88D55001BD97462188D19946C3EBB994">
    <w:name w:val="88D55001BD97462188D19946C3EBB994"/>
    <w:rsid w:val="001B6A54"/>
  </w:style>
  <w:style w:type="paragraph" w:customStyle="1" w:styleId="C80D9FD5307D471CAAE6B27C4D943F78">
    <w:name w:val="C80D9FD5307D471CAAE6B27C4D943F78"/>
    <w:rsid w:val="001B6A54"/>
  </w:style>
  <w:style w:type="paragraph" w:customStyle="1" w:styleId="392EB3CE1E8F4313BF09037E88E5A615">
    <w:name w:val="392EB3CE1E8F4313BF09037E88E5A615"/>
    <w:rsid w:val="001B6A54"/>
  </w:style>
  <w:style w:type="paragraph" w:customStyle="1" w:styleId="F5505498BBD44D1C8BA4E04371AB7708">
    <w:name w:val="F5505498BBD44D1C8BA4E04371AB7708"/>
    <w:rsid w:val="001B6A54"/>
  </w:style>
  <w:style w:type="paragraph" w:customStyle="1" w:styleId="5651D0034D8D439CA5F156D5F31AD1BD">
    <w:name w:val="5651D0034D8D439CA5F156D5F31AD1BD"/>
    <w:rsid w:val="001B6A54"/>
  </w:style>
  <w:style w:type="paragraph" w:customStyle="1" w:styleId="DF42BDC57E3A48E4BB27A8D38198E41C">
    <w:name w:val="DF42BDC57E3A48E4BB27A8D38198E41C"/>
    <w:rsid w:val="001B6A54"/>
  </w:style>
  <w:style w:type="paragraph" w:customStyle="1" w:styleId="3A8EB7527ED942679846170FD3D80A01">
    <w:name w:val="3A8EB7527ED942679846170FD3D80A01"/>
    <w:rsid w:val="001B6A54"/>
  </w:style>
  <w:style w:type="paragraph" w:customStyle="1" w:styleId="2C3F6975D5934FF4A3FFB228BA871518">
    <w:name w:val="2C3F6975D5934FF4A3FFB228BA871518"/>
    <w:rsid w:val="001B6A54"/>
  </w:style>
  <w:style w:type="paragraph" w:customStyle="1" w:styleId="CA961F2825384082B055FA20A2B2E0FE">
    <w:name w:val="CA961F2825384082B055FA20A2B2E0FE"/>
    <w:rsid w:val="001B6A54"/>
  </w:style>
  <w:style w:type="paragraph" w:customStyle="1" w:styleId="095D3CDC3AC3446FBB7394DB16CC73F4">
    <w:name w:val="095D3CDC3AC3446FBB7394DB16CC73F4"/>
    <w:rsid w:val="001B6A54"/>
  </w:style>
  <w:style w:type="paragraph" w:customStyle="1" w:styleId="F43D9324104140B2909FAD7E0A9D1148">
    <w:name w:val="F43D9324104140B2909FAD7E0A9D1148"/>
    <w:rsid w:val="001B6A54"/>
  </w:style>
  <w:style w:type="paragraph" w:customStyle="1" w:styleId="ACFCB2387CE64996A9FBC04C2D3A14BC">
    <w:name w:val="ACFCB2387CE64996A9FBC04C2D3A14BC"/>
    <w:rsid w:val="001B6A54"/>
  </w:style>
  <w:style w:type="paragraph" w:customStyle="1" w:styleId="47B5223C97E645D088FB1E9318BC6935">
    <w:name w:val="47B5223C97E645D088FB1E9318BC6935"/>
    <w:rsid w:val="001B6A54"/>
  </w:style>
  <w:style w:type="paragraph" w:customStyle="1" w:styleId="BB8BFDAC78684AC0A7C5ED8421673C7C">
    <w:name w:val="BB8BFDAC78684AC0A7C5ED8421673C7C"/>
    <w:rsid w:val="001B6A54"/>
  </w:style>
  <w:style w:type="paragraph" w:customStyle="1" w:styleId="1DAEE117E92C4A56A5C2232FA5B05516">
    <w:name w:val="1DAEE117E92C4A56A5C2232FA5B05516"/>
    <w:rsid w:val="001B6A54"/>
  </w:style>
  <w:style w:type="paragraph" w:customStyle="1" w:styleId="0837AD2D517E4D649554E04B3508AEBA">
    <w:name w:val="0837AD2D517E4D649554E04B3508AEBA"/>
    <w:rsid w:val="001B6A54"/>
  </w:style>
  <w:style w:type="paragraph" w:customStyle="1" w:styleId="ED5AC4234B53426E8BF94C95E1B3F820">
    <w:name w:val="ED5AC4234B53426E8BF94C95E1B3F820"/>
    <w:rsid w:val="001B6A54"/>
  </w:style>
  <w:style w:type="paragraph" w:customStyle="1" w:styleId="0D318EC43C47426F93809EAEF296DB57">
    <w:name w:val="0D318EC43C47426F93809EAEF296DB57"/>
    <w:rsid w:val="001B6A54"/>
  </w:style>
  <w:style w:type="paragraph" w:customStyle="1" w:styleId="9C7A212263A44179976B0478CEBEA233">
    <w:name w:val="9C7A212263A44179976B0478CEBEA233"/>
    <w:rsid w:val="001B6A54"/>
  </w:style>
  <w:style w:type="paragraph" w:customStyle="1" w:styleId="1770C44FAB024522B3A50B9A6D5F96C1">
    <w:name w:val="1770C44FAB024522B3A50B9A6D5F96C1"/>
    <w:rsid w:val="001B6A54"/>
  </w:style>
  <w:style w:type="paragraph" w:customStyle="1" w:styleId="03843CF28D2748D7BD9DF429C8F3658F">
    <w:name w:val="03843CF28D2748D7BD9DF429C8F3658F"/>
    <w:rsid w:val="001B6A54"/>
  </w:style>
  <w:style w:type="paragraph" w:customStyle="1" w:styleId="FB1B5BDCC1F64C09B99FB4D7ABEF2E93">
    <w:name w:val="FB1B5BDCC1F64C09B99FB4D7ABEF2E93"/>
    <w:rsid w:val="001B6A54"/>
  </w:style>
  <w:style w:type="paragraph" w:customStyle="1" w:styleId="28281F4D67D84B079BDC8510DFA91951">
    <w:name w:val="28281F4D67D84B079BDC8510DFA91951"/>
    <w:rsid w:val="001B6A54"/>
  </w:style>
  <w:style w:type="paragraph" w:customStyle="1" w:styleId="41146FC1560847F58DD74727F03C08A4">
    <w:name w:val="41146FC1560847F58DD74727F03C08A4"/>
    <w:rsid w:val="001B6A54"/>
  </w:style>
  <w:style w:type="paragraph" w:customStyle="1" w:styleId="378B81A740504F53A8B6AFE3A77FB4D8">
    <w:name w:val="378B81A740504F53A8B6AFE3A77FB4D8"/>
    <w:rsid w:val="001B6A54"/>
  </w:style>
  <w:style w:type="paragraph" w:customStyle="1" w:styleId="FABB9AF791964CE9B11CFB74FD2FC241">
    <w:name w:val="FABB9AF791964CE9B11CFB74FD2FC241"/>
    <w:rsid w:val="001B6A54"/>
  </w:style>
  <w:style w:type="paragraph" w:customStyle="1" w:styleId="0A53E22E212A44118FA1F80C2250311C">
    <w:name w:val="0A53E22E212A44118FA1F80C2250311C"/>
    <w:rsid w:val="001B6A54"/>
  </w:style>
  <w:style w:type="paragraph" w:customStyle="1" w:styleId="1064536B1E0B4E219EED3A6CD7E8468B">
    <w:name w:val="1064536B1E0B4E219EED3A6CD7E8468B"/>
    <w:rsid w:val="001B6A54"/>
  </w:style>
  <w:style w:type="paragraph" w:customStyle="1" w:styleId="A0DAB9B8D22C4B998E3EC2CF31D44FAD">
    <w:name w:val="A0DAB9B8D22C4B998E3EC2CF31D44FAD"/>
    <w:rsid w:val="001B6A54"/>
  </w:style>
  <w:style w:type="paragraph" w:customStyle="1" w:styleId="FBD0AD5ECFC04393A6F565EC64B987D2">
    <w:name w:val="FBD0AD5ECFC04393A6F565EC64B987D2"/>
    <w:rsid w:val="001B6A54"/>
  </w:style>
  <w:style w:type="paragraph" w:customStyle="1" w:styleId="17A4A86575CF4859B09032F6A9236434">
    <w:name w:val="17A4A86575CF4859B09032F6A9236434"/>
    <w:rsid w:val="001B6A54"/>
  </w:style>
  <w:style w:type="paragraph" w:customStyle="1" w:styleId="319A3944374643619C61661069CDC448">
    <w:name w:val="319A3944374643619C61661069CDC448"/>
    <w:rsid w:val="001B6A54"/>
  </w:style>
  <w:style w:type="paragraph" w:customStyle="1" w:styleId="1E07F7A242074BE7A2314BB2297B37BC">
    <w:name w:val="1E07F7A242074BE7A2314BB2297B37BC"/>
    <w:rsid w:val="001B6A54"/>
  </w:style>
  <w:style w:type="paragraph" w:customStyle="1" w:styleId="70807D30BFC743FE88FC210AF3AE858A">
    <w:name w:val="70807D30BFC743FE88FC210AF3AE858A"/>
    <w:rsid w:val="001B6A54"/>
  </w:style>
  <w:style w:type="paragraph" w:customStyle="1" w:styleId="7399909650714901A5EC570A14FC1AF1">
    <w:name w:val="7399909650714901A5EC570A14FC1AF1"/>
    <w:rsid w:val="001B6A54"/>
  </w:style>
  <w:style w:type="paragraph" w:customStyle="1" w:styleId="88B586DFBAFB4166B919288CE3E592E7">
    <w:name w:val="88B586DFBAFB4166B919288CE3E592E7"/>
    <w:rsid w:val="001B6A54"/>
  </w:style>
  <w:style w:type="paragraph" w:customStyle="1" w:styleId="305659A87F6E49FAA17628BB48AB11E5">
    <w:name w:val="305659A87F6E49FAA17628BB48AB11E5"/>
    <w:rsid w:val="001B6A54"/>
  </w:style>
  <w:style w:type="paragraph" w:customStyle="1" w:styleId="8CF8E95048B34FBEB794568050109D37">
    <w:name w:val="8CF8E95048B34FBEB794568050109D37"/>
    <w:rsid w:val="001B6A54"/>
  </w:style>
  <w:style w:type="paragraph" w:customStyle="1" w:styleId="E769B250DC0E40F49342026A832AFB7C">
    <w:name w:val="E769B250DC0E40F49342026A832AFB7C"/>
    <w:rsid w:val="001B6A54"/>
  </w:style>
  <w:style w:type="paragraph" w:customStyle="1" w:styleId="8121AF201478404AB28AC5948FC7931B">
    <w:name w:val="8121AF201478404AB28AC5948FC7931B"/>
    <w:rsid w:val="001B6A54"/>
  </w:style>
  <w:style w:type="paragraph" w:customStyle="1" w:styleId="EC064E53B42C473A8E49652E4195164A">
    <w:name w:val="EC064E53B42C473A8E49652E4195164A"/>
    <w:rsid w:val="001B6A54"/>
  </w:style>
  <w:style w:type="paragraph" w:customStyle="1" w:styleId="31DD3417EAB049DBADA8207346BEE4EB">
    <w:name w:val="31DD3417EAB049DBADA8207346BEE4EB"/>
    <w:rsid w:val="001B6A54"/>
  </w:style>
  <w:style w:type="paragraph" w:customStyle="1" w:styleId="58D0CE22E97D461AB8067AC88CACED0F">
    <w:name w:val="58D0CE22E97D461AB8067AC88CACED0F"/>
    <w:rsid w:val="001B6A54"/>
  </w:style>
  <w:style w:type="paragraph" w:customStyle="1" w:styleId="1FB6FAAB1ECB4F27A1C04C70DB94C53F">
    <w:name w:val="1FB6FAAB1ECB4F27A1C04C70DB94C53F"/>
    <w:rsid w:val="001B6A54"/>
  </w:style>
  <w:style w:type="paragraph" w:customStyle="1" w:styleId="328AB421D79C40F698BC488D6E9167C8">
    <w:name w:val="328AB421D79C40F698BC488D6E9167C8"/>
    <w:rsid w:val="001B6A54"/>
  </w:style>
  <w:style w:type="paragraph" w:customStyle="1" w:styleId="A7F2ADFE153D484F8299724C6F63C5D2">
    <w:name w:val="A7F2ADFE153D484F8299724C6F63C5D2"/>
    <w:rsid w:val="001B6A54"/>
  </w:style>
  <w:style w:type="paragraph" w:customStyle="1" w:styleId="9E85EDBABE514C8A9E32CF2A207D8079">
    <w:name w:val="9E85EDBABE514C8A9E32CF2A207D8079"/>
    <w:rsid w:val="001B6A54"/>
  </w:style>
  <w:style w:type="paragraph" w:customStyle="1" w:styleId="56D9705D2287427A930A21D639665B5D">
    <w:name w:val="56D9705D2287427A930A21D639665B5D"/>
    <w:rsid w:val="001B6A54"/>
  </w:style>
  <w:style w:type="paragraph" w:customStyle="1" w:styleId="3B1562E937C649FA8A2E88663B37FD75">
    <w:name w:val="3B1562E937C649FA8A2E88663B37FD75"/>
    <w:rsid w:val="001B6A54"/>
  </w:style>
  <w:style w:type="paragraph" w:customStyle="1" w:styleId="8E80AAA6C3464DFCA6DDCA7FCA05D792">
    <w:name w:val="8E80AAA6C3464DFCA6DDCA7FCA05D792"/>
    <w:rsid w:val="001B6A54"/>
  </w:style>
  <w:style w:type="paragraph" w:customStyle="1" w:styleId="6E833355BF064DCF853E914CDE62979D">
    <w:name w:val="6E833355BF064DCF853E914CDE62979D"/>
    <w:rsid w:val="001B6A54"/>
  </w:style>
  <w:style w:type="paragraph" w:customStyle="1" w:styleId="441BE77ED0E448FF93952AAF797EF167">
    <w:name w:val="441BE77ED0E448FF93952AAF797EF167"/>
    <w:rsid w:val="001B6A54"/>
  </w:style>
  <w:style w:type="paragraph" w:customStyle="1" w:styleId="7C57C926E2644AEEA7DD8A978DA9E22A">
    <w:name w:val="7C57C926E2644AEEA7DD8A978DA9E22A"/>
    <w:rsid w:val="001B6A54"/>
  </w:style>
  <w:style w:type="paragraph" w:customStyle="1" w:styleId="EA68938494FB478A98ACE42D9DF8567A">
    <w:name w:val="EA68938494FB478A98ACE42D9DF8567A"/>
    <w:rsid w:val="001B6A54"/>
  </w:style>
  <w:style w:type="paragraph" w:customStyle="1" w:styleId="510E50D177DA4D6C9CAFD32EE2F3B6C4">
    <w:name w:val="510E50D177DA4D6C9CAFD32EE2F3B6C4"/>
    <w:rsid w:val="001B6A54"/>
  </w:style>
  <w:style w:type="paragraph" w:customStyle="1" w:styleId="8AF3D611552F496FBCE5BA3A9D63A03127">
    <w:name w:val="8AF3D611552F496FBCE5BA3A9D63A03127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5">
    <w:name w:val="CD7455A6EDEF46548762E758FF77A6E75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9">
    <w:name w:val="1CB92B680E53402783F56096DB50A360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0">
    <w:name w:val="561CC165BA744957A0FBCC24B2E20D3130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5">
    <w:name w:val="F653BB78C1DD4AE38BB2E2EE3A5EF19025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9">
    <w:name w:val="D2B70BBC223543C3837C04558CED13C5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9">
    <w:name w:val="646B0CA727AB45E5B00DF9AA59ED00DD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9">
    <w:name w:val="D208B136DCD44A54BD30B4D0AF994750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9">
    <w:name w:val="98BD65FEF3F6401AAE9B195301AA5049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9">
    <w:name w:val="1D5FF453D88441748304D8B1A9715B7B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0">
    <w:name w:val="C94C19E4BCC9495DB4B499B4D612F0C520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3">
    <w:name w:val="2977F13965BD4D4492999E6F7FA65EC94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4">
    <w:name w:val="F603A6A73BC149B09747607FA818FCD94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4">
    <w:name w:val="93F35CE682CF4EF683D639296240D0CF4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4">
    <w:name w:val="7DDBCE5206D64721A7585961CFB676BA24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3">
    <w:name w:val="929552C21DC84F80B911B41F52CDDAD1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3">
    <w:name w:val="B3C982D8CD43478FBECAE53E84F088FC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3">
    <w:name w:val="226DB957F9D94B87B4D28A634FF3ABAF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3">
    <w:name w:val="CB3999ABD44049AA9718802FE1AFA1DA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3">
    <w:name w:val="CB59FE84EDC143C390E8282ACBFB52FD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3">
    <w:name w:val="92F5AB982B644F52905A78E39D6D67EA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1">
    <w:name w:val="FABB9AF791964CE9B11CFB74FD2FC241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1">
    <w:name w:val="0A53E22E212A44118FA1F80C2250311C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1">
    <w:name w:val="1064536B1E0B4E219EED3A6CD7E8468B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1">
    <w:name w:val="A0DAB9B8D22C4B998E3EC2CF31D44FAD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1">
    <w:name w:val="FBD0AD5ECFC04393A6F565EC64B987D2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1">
    <w:name w:val="17A4A86575CF4859B09032F6A9236434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1">
    <w:name w:val="319A3944374643619C61661069CDC448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1">
    <w:name w:val="1E07F7A242074BE7A2314BB2297B37BC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1">
    <w:name w:val="70807D30BFC743FE88FC210AF3AE858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1">
    <w:name w:val="7399909650714901A5EC570A14FC1AF1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1">
    <w:name w:val="88B586DFBAFB4166B919288CE3E592E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1">
    <w:name w:val="305659A87F6E49FAA17628BB48AB11E5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1">
    <w:name w:val="8CF8E95048B34FBEB794568050109D3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1">
    <w:name w:val="E769B250DC0E40F49342026A832AFB7C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1">
    <w:name w:val="8121AF201478404AB28AC5948FC7931B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1">
    <w:name w:val="EC064E53B42C473A8E49652E4195164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1">
    <w:name w:val="31DD3417EAB049DBADA8207346BEE4EB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1">
    <w:name w:val="58D0CE22E97D461AB8067AC88CACED0F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1">
    <w:name w:val="1FB6FAAB1ECB4F27A1C04C70DB94C53F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1">
    <w:name w:val="328AB421D79C40F698BC488D6E9167C8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1">
    <w:name w:val="A7F2ADFE153D484F8299724C6F63C5D2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1">
    <w:name w:val="9E85EDBABE514C8A9E32CF2A207D8079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1">
    <w:name w:val="56D9705D2287427A930A21D639665B5D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1">
    <w:name w:val="3B1562E937C649FA8A2E88663B37FD75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80AAA6C3464DFCA6DDCA7FCA05D7921">
    <w:name w:val="8E80AAA6C3464DFCA6DDCA7FCA05D792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E833355BF064DCF853E914CDE62979D1">
    <w:name w:val="6E833355BF064DCF853E914CDE62979D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41BE77ED0E448FF93952AAF797EF1671">
    <w:name w:val="441BE77ED0E448FF93952AAF797EF16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C57C926E2644AEEA7DD8A978DA9E22A1">
    <w:name w:val="7C57C926E2644AEEA7DD8A978DA9E22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A68938494FB478A98ACE42D9DF8567A1">
    <w:name w:val="EA68938494FB478A98ACE42D9DF8567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10E50D177DA4D6C9CAFD32EE2F3B6C41">
    <w:name w:val="510E50D177DA4D6C9CAFD32EE2F3B6C4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411CBB512A741D794403C97195C288A1">
    <w:name w:val="0411CBB512A741D794403C97195C288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5A94A5EAA5743B29F090D7D99C9EA801">
    <w:name w:val="F5A94A5EAA5743B29F090D7D99C9EA80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D7AFDD8941B41CCBAC99CFC98A721DD1">
    <w:name w:val="5D7AFDD8941B41CCBAC99CFC98A721DD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46303BCF8B243AD9FE2426912C208251">
    <w:name w:val="A46303BCF8B243AD9FE2426912C20825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DC22D2113CA426DB732A008B8BB19471">
    <w:name w:val="ADC22D2113CA426DB732A008B8BB194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A992036F7AE4BCC9462D2CC81DA8E671">
    <w:name w:val="7A992036F7AE4BCC9462D2CC81DA8E6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41EDE1264A4A10AC3A914E078351EA1">
    <w:name w:val="BE41EDE1264A4A10AC3A914E078351E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8">
    <w:name w:val="8AF3D611552F496FBCE5BA3A9D63A03128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6">
    <w:name w:val="CD7455A6EDEF46548762E758FF77A6E7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0">
    <w:name w:val="1CB92B680E53402783F56096DB50A360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1">
    <w:name w:val="561CC165BA744957A0FBCC24B2E20D31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6">
    <w:name w:val="F653BB78C1DD4AE38BB2E2EE3A5EF1902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0">
    <w:name w:val="D2B70BBC223543C3837C04558CED13C5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0">
    <w:name w:val="646B0CA727AB45E5B00DF9AA59ED00DD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0">
    <w:name w:val="D208B136DCD44A54BD30B4D0AF994750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0">
    <w:name w:val="1D5FF453D88441748304D8B1A9715B7B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1">
    <w:name w:val="C94C19E4BCC9495DB4B499B4D612F0C52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4">
    <w:name w:val="2977F13965BD4D4492999E6F7FA65EC94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5">
    <w:name w:val="F603A6A73BC149B09747607FA818FCD9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5">
    <w:name w:val="93F35CE682CF4EF683D639296240D0CF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5">
    <w:name w:val="7DDBCE5206D64721A7585961CFB676BA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4">
    <w:name w:val="929552C21DC84F80B911B41F52CDDAD1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4">
    <w:name w:val="B3C982D8CD43478FBECAE53E84F088FC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4">
    <w:name w:val="226DB957F9D94B87B4D28A634FF3ABAF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4">
    <w:name w:val="CB3999ABD44049AA9718802FE1AFA1DA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4">
    <w:name w:val="CB59FE84EDC143C390E8282ACBFB52FD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4">
    <w:name w:val="92F5AB982B644F52905A78E39D6D67EA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2">
    <w:name w:val="FABB9AF791964CE9B11CFB74FD2FC241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2">
    <w:name w:val="0A53E22E212A44118FA1F80C2250311C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2">
    <w:name w:val="1064536B1E0B4E219EED3A6CD7E8468B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2">
    <w:name w:val="A0DAB9B8D22C4B998E3EC2CF31D44FAD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2">
    <w:name w:val="FBD0AD5ECFC04393A6F565EC64B987D2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2">
    <w:name w:val="17A4A86575CF4859B09032F6A9236434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2">
    <w:name w:val="319A3944374643619C61661069CDC448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2">
    <w:name w:val="1E07F7A242074BE7A2314BB2297B37BC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2">
    <w:name w:val="70807D30BFC743FE88FC210AF3AE858A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2">
    <w:name w:val="7399909650714901A5EC570A14FC1AF1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2">
    <w:name w:val="88B586DFBAFB4166B919288CE3E592E7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2">
    <w:name w:val="305659A87F6E49FAA17628BB48AB11E5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2">
    <w:name w:val="8CF8E95048B34FBEB794568050109D37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2">
    <w:name w:val="E769B250DC0E40F49342026A832AFB7C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2">
    <w:name w:val="8121AF201478404AB28AC5948FC7931B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2">
    <w:name w:val="EC064E53B42C473A8E49652E4195164A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2">
    <w:name w:val="31DD3417EAB049DBADA8207346BEE4EB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2">
    <w:name w:val="58D0CE22E97D461AB8067AC88CACED0F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2">
    <w:name w:val="1FB6FAAB1ECB4F27A1C04C70DB94C53F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2">
    <w:name w:val="328AB421D79C40F698BC488D6E9167C8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2">
    <w:name w:val="A7F2ADFE153D484F8299724C6F63C5D2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2">
    <w:name w:val="9E85EDBABE514C8A9E32CF2A207D8079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2">
    <w:name w:val="56D9705D2287427A930A21D639665B5D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2">
    <w:name w:val="3B1562E937C649FA8A2E88663B37FD75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60E29FBCE741D5A3F8155FC03708AF">
    <w:name w:val="BE60E29FBCE741D5A3F8155FC03708AF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C3256CE93F847B0A9CDD9802A13FB4A">
    <w:name w:val="BC3256CE93F847B0A9CDD9802A13FB4A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8C3D814D42F4A53BB9F8BEA3AEA9555">
    <w:name w:val="B8C3D814D42F4A53BB9F8BEA3AEA955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4ED808B29464A21BB6CAED87C3FDD9F">
    <w:name w:val="C4ED808B29464A21BB6CAED87C3FDD9F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C30B12210D1484AB372D239DA760DD5">
    <w:name w:val="FC30B12210D1484AB372D239DA760DD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20A12C993A49978F3D66C048F15063">
    <w:name w:val="1320A12C993A49978F3D66C048F1506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3159D27D4C94E5890AB832ED08545FF">
    <w:name w:val="D3159D27D4C94E5890AB832ED08545FF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C11E167F6402A9ACB3A1EA3C622B9">
    <w:name w:val="13AC11E167F6402A9ACB3A1EA3C622B9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7A23DFE3D514E78B3B0104D64E6BE69">
    <w:name w:val="27A23DFE3D514E78B3B0104D64E6BE69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744258471E4A8985F8893B546DB03C">
    <w:name w:val="73744258471E4A8985F8893B546DB03C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2AC1A2432834D1599C2DCB564EEDCDC">
    <w:name w:val="02AC1A2432834D1599C2DCB564EEDCDC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C0469799D344520B1D075F864CF646F">
    <w:name w:val="3C0469799D344520B1D075F864CF646F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9">
    <w:name w:val="8AF3D611552F496FBCE5BA3A9D63A03129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7">
    <w:name w:val="CD7455A6EDEF46548762E758FF77A6E77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1">
    <w:name w:val="1CB92B680E53402783F56096DB50A360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2">
    <w:name w:val="561CC165BA744957A0FBCC24B2E20D313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7">
    <w:name w:val="F653BB78C1DD4AE38BB2E2EE3A5EF19027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1">
    <w:name w:val="D2B70BBC223543C3837C04558CED13C5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1">
    <w:name w:val="646B0CA727AB45E5B00DF9AA59ED00DD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1">
    <w:name w:val="D208B136DCD44A54BD30B4D0AF994750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1">
    <w:name w:val="1D5FF453D88441748304D8B1A9715B7B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2">
    <w:name w:val="C94C19E4BCC9495DB4B499B4D612F0C52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5">
    <w:name w:val="2977F13965BD4D4492999E6F7FA65EC94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6">
    <w:name w:val="F603A6A73BC149B09747607FA818FCD9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6">
    <w:name w:val="93F35CE682CF4EF683D639296240D0CF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6">
    <w:name w:val="7DDBCE5206D64721A7585961CFB676BA2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5">
    <w:name w:val="929552C21DC84F80B911B41F52CDDAD1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5">
    <w:name w:val="B3C982D8CD43478FBECAE53E84F088FC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5">
    <w:name w:val="226DB957F9D94B87B4D28A634FF3ABAF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5">
    <w:name w:val="CB3999ABD44049AA9718802FE1AFA1DA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5">
    <w:name w:val="CB59FE84EDC143C390E8282ACBFB52FD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5">
    <w:name w:val="92F5AB982B644F52905A78E39D6D67EA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3">
    <w:name w:val="FABB9AF791964CE9B11CFB74FD2FC241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3">
    <w:name w:val="0A53E22E212A44118FA1F80C2250311C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3">
    <w:name w:val="1064536B1E0B4E219EED3A6CD7E8468B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3">
    <w:name w:val="A0DAB9B8D22C4B998E3EC2CF31D44FAD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3">
    <w:name w:val="FBD0AD5ECFC04393A6F565EC64B987D2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3">
    <w:name w:val="17A4A86575CF4859B09032F6A9236434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3">
    <w:name w:val="319A3944374643619C61661069CDC448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3">
    <w:name w:val="1E07F7A242074BE7A2314BB2297B37BC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3">
    <w:name w:val="70807D30BFC743FE88FC210AF3AE858A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3">
    <w:name w:val="7399909650714901A5EC570A14FC1AF1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3">
    <w:name w:val="88B586DFBAFB4166B919288CE3E592E7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3">
    <w:name w:val="305659A87F6E49FAA17628BB48AB11E5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3">
    <w:name w:val="8CF8E95048B34FBEB794568050109D37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3">
    <w:name w:val="E769B250DC0E40F49342026A832AFB7C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3">
    <w:name w:val="8121AF201478404AB28AC5948FC7931B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3">
    <w:name w:val="EC064E53B42C473A8E49652E4195164A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3">
    <w:name w:val="31DD3417EAB049DBADA8207346BEE4EB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3">
    <w:name w:val="58D0CE22E97D461AB8067AC88CACED0F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3">
    <w:name w:val="1FB6FAAB1ECB4F27A1C04C70DB94C53F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3">
    <w:name w:val="328AB421D79C40F698BC488D6E9167C8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3">
    <w:name w:val="A7F2ADFE153D484F8299724C6F63C5D2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3">
    <w:name w:val="9E85EDBABE514C8A9E32CF2A207D8079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3">
    <w:name w:val="56D9705D2287427A930A21D639665B5D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3">
    <w:name w:val="3B1562E937C649FA8A2E88663B37FD75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60E29FBCE741D5A3F8155FC03708AF1">
    <w:name w:val="BE60E29FBCE741D5A3F8155FC03708AF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C3256CE93F847B0A9CDD9802A13FB4A1">
    <w:name w:val="BC3256CE93F847B0A9CDD9802A13FB4A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8C3D814D42F4A53BB9F8BEA3AEA95551">
    <w:name w:val="B8C3D814D42F4A53BB9F8BEA3AEA9555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4ED808B29464A21BB6CAED87C3FDD9F1">
    <w:name w:val="C4ED808B29464A21BB6CAED87C3FDD9F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C30B12210D1484AB372D239DA760DD51">
    <w:name w:val="FC30B12210D1484AB372D239DA760DD5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20A12C993A49978F3D66C048F150631">
    <w:name w:val="1320A12C993A49978F3D66C048F1506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3159D27D4C94E5890AB832ED08545FF1">
    <w:name w:val="D3159D27D4C94E5890AB832ED08545FF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C11E167F6402A9ACB3A1EA3C622B91">
    <w:name w:val="13AC11E167F6402A9ACB3A1EA3C622B9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7A23DFE3D514E78B3B0104D64E6BE691">
    <w:name w:val="27A23DFE3D514E78B3B0104D64E6BE69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744258471E4A8985F8893B546DB03C1">
    <w:name w:val="73744258471E4A8985F8893B546DB03C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2AC1A2432834D1599C2DCB564EEDCDC1">
    <w:name w:val="02AC1A2432834D1599C2DCB564EEDCDC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C0469799D344520B1D075F864CF646F1">
    <w:name w:val="3C0469799D344520B1D075F864CF646F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3285A4C052C4694BCD8687E0EB55232">
    <w:name w:val="E3285A4C052C4694BCD8687E0EB55232"/>
    <w:rsid w:val="002F7600"/>
  </w:style>
  <w:style w:type="paragraph" w:customStyle="1" w:styleId="8AF3D611552F496FBCE5BA3A9D63A03130">
    <w:name w:val="8AF3D611552F496FBCE5BA3A9D63A03130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8">
    <w:name w:val="CD7455A6EDEF46548762E758FF77A6E7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2">
    <w:name w:val="1CB92B680E53402783F56096DB50A360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3">
    <w:name w:val="561CC165BA744957A0FBCC24B2E20D31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8">
    <w:name w:val="F653BB78C1DD4AE38BB2E2EE3A5EF1902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2">
    <w:name w:val="D2B70BBC223543C3837C04558CED13C5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2">
    <w:name w:val="646B0CA727AB45E5B00DF9AA59ED00DD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2">
    <w:name w:val="D208B136DCD44A54BD30B4D0AF994750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2">
    <w:name w:val="1D5FF453D88441748304D8B1A9715B7B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3">
    <w:name w:val="C94C19E4BCC9495DB4B499B4D612F0C52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6">
    <w:name w:val="2977F13965BD4D4492999E6F7FA65EC94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7">
    <w:name w:val="F603A6A73BC149B09747607FA818FCD9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7">
    <w:name w:val="93F35CE682CF4EF683D639296240D0CF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7">
    <w:name w:val="7DDBCE5206D64721A7585961CFB676BA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6">
    <w:name w:val="929552C21DC84F80B911B41F52CDDAD1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6">
    <w:name w:val="B3C982D8CD43478FBECAE53E84F088FC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6">
    <w:name w:val="226DB957F9D94B87B4D28A634FF3ABAF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6">
    <w:name w:val="CB3999ABD44049AA9718802FE1AFA1DA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6">
    <w:name w:val="CB59FE84EDC143C390E8282ACBFB52FD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6">
    <w:name w:val="92F5AB982B644F52905A78E39D6D67EA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4">
    <w:name w:val="FABB9AF791964CE9B11CFB74FD2FC241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4">
    <w:name w:val="0A53E22E212A44118FA1F80C2250311C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4">
    <w:name w:val="1064536B1E0B4E219EED3A6CD7E8468B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4">
    <w:name w:val="A0DAB9B8D22C4B998E3EC2CF31D44FAD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4">
    <w:name w:val="FBD0AD5ECFC04393A6F565EC64B987D2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4">
    <w:name w:val="17A4A86575CF4859B09032F6A9236434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4">
    <w:name w:val="319A3944374643619C61661069CDC448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4">
    <w:name w:val="1E07F7A242074BE7A2314BB2297B37BC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4">
    <w:name w:val="70807D30BFC743FE88FC210AF3AE858A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4">
    <w:name w:val="7399909650714901A5EC570A14FC1AF1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4">
    <w:name w:val="88B586DFBAFB4166B919288CE3E592E7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4">
    <w:name w:val="305659A87F6E49FAA17628BB48AB11E5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4">
    <w:name w:val="8CF8E95048B34FBEB794568050109D37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4">
    <w:name w:val="E769B250DC0E40F49342026A832AFB7C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4">
    <w:name w:val="8121AF201478404AB28AC5948FC7931B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4">
    <w:name w:val="EC064E53B42C473A8E49652E4195164A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4">
    <w:name w:val="31DD3417EAB049DBADA8207346BEE4EB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4">
    <w:name w:val="58D0CE22E97D461AB8067AC88CACED0F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4">
    <w:name w:val="1FB6FAAB1ECB4F27A1C04C70DB94C53F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4">
    <w:name w:val="328AB421D79C40F698BC488D6E9167C8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4">
    <w:name w:val="A7F2ADFE153D484F8299724C6F63C5D2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4">
    <w:name w:val="9E85EDBABE514C8A9E32CF2A207D8079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4">
    <w:name w:val="56D9705D2287427A930A21D639665B5D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4">
    <w:name w:val="3B1562E937C649FA8A2E88663B37FD75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60E29FBCE741D5A3F8155FC03708AF2">
    <w:name w:val="BE60E29FBCE741D5A3F8155FC03708AF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C3256CE93F847B0A9CDD9802A13FB4A2">
    <w:name w:val="BC3256CE93F847B0A9CDD9802A13FB4A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8C3D814D42F4A53BB9F8BEA3AEA95552">
    <w:name w:val="B8C3D814D42F4A53BB9F8BEA3AEA9555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4ED808B29464A21BB6CAED87C3FDD9F2">
    <w:name w:val="C4ED808B29464A21BB6CAED87C3FDD9F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C30B12210D1484AB372D239DA760DD52">
    <w:name w:val="FC30B12210D1484AB372D239DA760DD5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20A12C993A49978F3D66C048F150632">
    <w:name w:val="1320A12C993A49978F3D66C048F1506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3159D27D4C94E5890AB832ED08545FF2">
    <w:name w:val="D3159D27D4C94E5890AB832ED08545FF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C11E167F6402A9ACB3A1EA3C622B92">
    <w:name w:val="13AC11E167F6402A9ACB3A1EA3C622B9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619D86FE9484E2E88CB2B50FB90955F">
    <w:name w:val="7619D86FE9484E2E88CB2B50FB90955F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44EBCFB319F49409406FB0ECAAA2300">
    <w:name w:val="444EBCFB319F49409406FB0ECAAA2300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89B99F6F7644C5A14F8FFB966F596C">
    <w:name w:val="8189B99F6F7644C5A14F8FFB966F596C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D37584944724C5183ADA69939CF77B0">
    <w:name w:val="5D37584944724C5183ADA69939CF77B0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FB4964DA19B49D5AF79F985C2CA7AEC">
    <w:name w:val="5FB4964DA19B49D5AF79F985C2CA7AEC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B5CCA53F7624524820CFA1C37D1F89B">
    <w:name w:val="7B5CCA53F7624524820CFA1C37D1F89B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31">
    <w:name w:val="8AF3D611552F496FBCE5BA3A9D63A0313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9">
    <w:name w:val="CD7455A6EDEF46548762E758FF77A6E79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3">
    <w:name w:val="1CB92B680E53402783F56096DB50A360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4">
    <w:name w:val="561CC165BA744957A0FBCC24B2E20D313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9">
    <w:name w:val="F653BB78C1DD4AE38BB2E2EE3A5EF19029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3">
    <w:name w:val="D2B70BBC223543C3837C04558CED13C5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3">
    <w:name w:val="646B0CA727AB45E5B00DF9AA59ED00DD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3">
    <w:name w:val="D208B136DCD44A54BD30B4D0AF994750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3">
    <w:name w:val="1D5FF453D88441748304D8B1A9715B7B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4">
    <w:name w:val="C94C19E4BCC9495DB4B499B4D612F0C52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7">
    <w:name w:val="2977F13965BD4D4492999E6F7FA65EC94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8">
    <w:name w:val="F603A6A73BC149B09747607FA818FCD9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8">
    <w:name w:val="93F35CE682CF4EF683D639296240D0CF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8">
    <w:name w:val="7DDBCE5206D64721A7585961CFB676BA2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7">
    <w:name w:val="929552C21DC84F80B911B41F52CDDAD1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7">
    <w:name w:val="B3C982D8CD43478FBECAE53E84F088FC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7">
    <w:name w:val="226DB957F9D94B87B4D28A634FF3ABAF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7">
    <w:name w:val="CB3999ABD44049AA9718802FE1AFA1DA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7">
    <w:name w:val="CB59FE84EDC143C390E8282ACBFB52FD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7">
    <w:name w:val="92F5AB982B644F52905A78E39D6D67EA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5">
    <w:name w:val="FABB9AF791964CE9B11CFB74FD2FC241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5">
    <w:name w:val="0A53E22E212A44118FA1F80C2250311C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5">
    <w:name w:val="1064536B1E0B4E219EED3A6CD7E8468B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5">
    <w:name w:val="A0DAB9B8D22C4B998E3EC2CF31D44FAD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5">
    <w:name w:val="FBD0AD5ECFC04393A6F565EC64B987D2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5">
    <w:name w:val="17A4A86575CF4859B09032F6A9236434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5">
    <w:name w:val="319A3944374643619C61661069CDC448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5">
    <w:name w:val="1E07F7A242074BE7A2314BB2297B37BC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5">
    <w:name w:val="70807D30BFC743FE88FC210AF3AE858A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5">
    <w:name w:val="7399909650714901A5EC570A14FC1AF1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5">
    <w:name w:val="88B586DFBAFB4166B919288CE3E592E7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5">
    <w:name w:val="305659A87F6E49FAA17628BB48AB11E5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5">
    <w:name w:val="8CF8E95048B34FBEB794568050109D37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5">
    <w:name w:val="E769B250DC0E40F49342026A832AFB7C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5">
    <w:name w:val="8121AF201478404AB28AC5948FC7931B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5">
    <w:name w:val="EC064E53B42C473A8E49652E4195164A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5">
    <w:name w:val="31DD3417EAB049DBADA8207346BEE4EB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5">
    <w:name w:val="58D0CE22E97D461AB8067AC88CACED0F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5">
    <w:name w:val="1FB6FAAB1ECB4F27A1C04C70DB94C53F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5">
    <w:name w:val="328AB421D79C40F698BC488D6E9167C8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5">
    <w:name w:val="A7F2ADFE153D484F8299724C6F63C5D2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5">
    <w:name w:val="9E85EDBABE514C8A9E32CF2A207D8079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5">
    <w:name w:val="56D9705D2287427A930A21D639665B5D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5">
    <w:name w:val="3B1562E937C649FA8A2E88663B37FD75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60E29FBCE741D5A3F8155FC03708AF3">
    <w:name w:val="BE60E29FBCE741D5A3F8155FC03708AF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C3256CE93F847B0A9CDD9802A13FB4A3">
    <w:name w:val="BC3256CE93F847B0A9CDD9802A13FB4A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8C3D814D42F4A53BB9F8BEA3AEA95553">
    <w:name w:val="B8C3D814D42F4A53BB9F8BEA3AEA9555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4ED808B29464A21BB6CAED87C3FDD9F3">
    <w:name w:val="C4ED808B29464A21BB6CAED87C3FDD9F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C30B12210D1484AB372D239DA760DD53">
    <w:name w:val="FC30B12210D1484AB372D239DA760DD5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20A12C993A49978F3D66C048F150633">
    <w:name w:val="1320A12C993A49978F3D66C048F1506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3159D27D4C94E5890AB832ED08545FF3">
    <w:name w:val="D3159D27D4C94E5890AB832ED08545FF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C11E167F6402A9ACB3A1EA3C622B93">
    <w:name w:val="13AC11E167F6402A9ACB3A1EA3C622B9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619D86FE9484E2E88CB2B50FB90955F1">
    <w:name w:val="7619D86FE9484E2E88CB2B50FB90955F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44EBCFB319F49409406FB0ECAAA23001">
    <w:name w:val="444EBCFB319F49409406FB0ECAAA2300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89B99F6F7644C5A14F8FFB966F596C1">
    <w:name w:val="8189B99F6F7644C5A14F8FFB966F596C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D37584944724C5183ADA69939CF77B01">
    <w:name w:val="5D37584944724C5183ADA69939CF77B0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FB4964DA19B49D5AF79F985C2CA7AEC1">
    <w:name w:val="5FB4964DA19B49D5AF79F985C2CA7AEC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B5CCA53F7624524820CFA1C37D1F89B1">
    <w:name w:val="7B5CCA53F7624524820CFA1C37D1F89B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32">
    <w:name w:val="8AF3D611552F496FBCE5BA3A9D63A03132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10">
    <w:name w:val="CD7455A6EDEF46548762E758FF77A6E710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4">
    <w:name w:val="1CB92B680E53402783F56096DB50A360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5">
    <w:name w:val="561CC165BA744957A0FBCC24B2E20D3135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30">
    <w:name w:val="F653BB78C1DD4AE38BB2E2EE3A5EF19030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4">
    <w:name w:val="D2B70BBC223543C3837C04558CED13C5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4">
    <w:name w:val="646B0CA727AB45E5B00DF9AA59ED00DD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4">
    <w:name w:val="D208B136DCD44A54BD30B4D0AF994750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4">
    <w:name w:val="1D5FF453D88441748304D8B1A9715B7B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5">
    <w:name w:val="C94C19E4BCC9495DB4B499B4D612F0C525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8">
    <w:name w:val="2977F13965BD4D4492999E6F7FA65EC94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9">
    <w:name w:val="7DDBCE5206D64721A7585961CFB676BA29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8">
    <w:name w:val="929552C21DC84F80B911B41F52CDDAD1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8">
    <w:name w:val="B3C982D8CD43478FBECAE53E84F088FC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8">
    <w:name w:val="226DB957F9D94B87B4D28A634FF3ABAF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8">
    <w:name w:val="CB3999ABD44049AA9718802FE1AFA1DA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8">
    <w:name w:val="CB59FE84EDC143C390E8282ACBFB52FD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8">
    <w:name w:val="92F5AB982B644F52905A78E39D6D67EA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DAB3764FB7D43F6AC1A77C676586B93">
    <w:name w:val="FDAB3764FB7D43F6AC1A77C676586B93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D64C1238B7425B85DD27CB358619B0">
    <w:name w:val="73D64C1238B7425B85DD27CB358619B0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494C1F81569437CA4AA843A390050AF">
    <w:name w:val="4494C1F81569437CA4AA843A390050AF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46DFD36ED7F480887BCDA8EC5E3340B">
    <w:name w:val="046DFD36ED7F480887BCDA8EC5E3340B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4A5DBCD6F73461AB2054427D4898BD2">
    <w:name w:val="A4A5DBCD6F73461AB2054427D4898BD2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6A794A5DCC04F20A8CA436F4DE4918B">
    <w:name w:val="66A794A5DCC04F20A8CA436F4DE4918B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3E873FD99E940C4B28F3B008DA4C0CC">
    <w:name w:val="23E873FD99E940C4B28F3B008DA4C0CC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A5968E89B64DB3BBD6D0881A56766A">
    <w:name w:val="F6A5968E89B64DB3BBD6D0881A56766A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51A6975C4F48C4BC7A932F3C7D6071">
    <w:name w:val="5451A6975C4F48C4BC7A932F3C7D6071"/>
    <w:rsid w:val="001D399C"/>
  </w:style>
  <w:style w:type="paragraph" w:customStyle="1" w:styleId="BE9D3EE431824CB699285BD07D1E9B05">
    <w:name w:val="BE9D3EE431824CB699285BD07D1E9B05"/>
    <w:rsid w:val="001D399C"/>
  </w:style>
  <w:style w:type="paragraph" w:customStyle="1" w:styleId="4562D8496BF1474787712120B568D34E">
    <w:name w:val="4562D8496BF1474787712120B568D34E"/>
    <w:rsid w:val="001D399C"/>
  </w:style>
  <w:style w:type="paragraph" w:customStyle="1" w:styleId="27DB815D589E4A03983ED4A980852EF3">
    <w:name w:val="27DB815D589E4A03983ED4A980852EF3"/>
    <w:rsid w:val="001D399C"/>
  </w:style>
  <w:style w:type="paragraph" w:customStyle="1" w:styleId="A3200F0662BE4EC0BD91A0AF313B1ADB">
    <w:name w:val="A3200F0662BE4EC0BD91A0AF313B1ADB"/>
    <w:rsid w:val="001D399C"/>
  </w:style>
  <w:style w:type="paragraph" w:customStyle="1" w:styleId="E06D6E2CA7B04D9B9E0771BE7F92491E">
    <w:name w:val="E06D6E2CA7B04D9B9E0771BE7F92491E"/>
    <w:rsid w:val="001D399C"/>
  </w:style>
  <w:style w:type="paragraph" w:customStyle="1" w:styleId="F60A567216F54C1093369D07FA04ECF5">
    <w:name w:val="F60A567216F54C1093369D07FA04ECF5"/>
    <w:rsid w:val="001D399C"/>
  </w:style>
  <w:style w:type="paragraph" w:customStyle="1" w:styleId="496B930F71554243B5AA65960BA1612C">
    <w:name w:val="496B930F71554243B5AA65960BA1612C"/>
    <w:rsid w:val="001D399C"/>
  </w:style>
  <w:style w:type="paragraph" w:customStyle="1" w:styleId="7FEC318DB7F04A06B48BCFB831E04C8B">
    <w:name w:val="7FEC318DB7F04A06B48BCFB831E04C8B"/>
    <w:rsid w:val="001D399C"/>
  </w:style>
  <w:style w:type="paragraph" w:customStyle="1" w:styleId="06973F05F195496AB4D98D783CA16986">
    <w:name w:val="06973F05F195496AB4D98D783CA16986"/>
    <w:rsid w:val="003404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404F2"/>
    <w:rPr>
      <w:color w:val="808080"/>
    </w:rPr>
  </w:style>
  <w:style w:type="paragraph" w:customStyle="1" w:styleId="32BE5F644488475D87976872E70E65EF">
    <w:name w:val="32BE5F644488475D87976872E70E65EF"/>
    <w:rsid w:val="00102DB4"/>
  </w:style>
  <w:style w:type="paragraph" w:customStyle="1" w:styleId="3CF73391B84C42B7A9DB6D6E42D46EFC">
    <w:name w:val="3CF73391B84C42B7A9DB6D6E42D46EFC"/>
    <w:rsid w:val="00102DB4"/>
  </w:style>
  <w:style w:type="paragraph" w:customStyle="1" w:styleId="DEA4D27D150D4B7C8B574A6583FECAE2">
    <w:name w:val="DEA4D27D150D4B7C8B574A6583FECAE2"/>
    <w:rsid w:val="00102DB4"/>
  </w:style>
  <w:style w:type="paragraph" w:customStyle="1" w:styleId="A8368193A2A5460CAD54F6398F82D6C9">
    <w:name w:val="A8368193A2A5460CAD54F6398F82D6C9"/>
    <w:rsid w:val="00102DB4"/>
  </w:style>
  <w:style w:type="paragraph" w:customStyle="1" w:styleId="0534570839904947A3DDD9CE75659711">
    <w:name w:val="0534570839904947A3DDD9CE75659711"/>
    <w:rsid w:val="00102DB4"/>
  </w:style>
  <w:style w:type="paragraph" w:customStyle="1" w:styleId="FCCF36680E6748E6AC8AE4536F4E9253">
    <w:name w:val="FCCF36680E6748E6AC8AE4536F4E9253"/>
    <w:rsid w:val="00102DB4"/>
  </w:style>
  <w:style w:type="paragraph" w:customStyle="1" w:styleId="D98307378EDD42219905C87D1E0D4BA7">
    <w:name w:val="D98307378EDD42219905C87D1E0D4BA7"/>
    <w:rsid w:val="00102DB4"/>
  </w:style>
  <w:style w:type="paragraph" w:customStyle="1" w:styleId="D5F9C4F45B7C4C9591CC91E79F29F32C">
    <w:name w:val="D5F9C4F45B7C4C9591CC91E79F29F32C"/>
    <w:rsid w:val="00102DB4"/>
  </w:style>
  <w:style w:type="paragraph" w:customStyle="1" w:styleId="F3EE1253B597421C9C3736FC79676400">
    <w:name w:val="F3EE1253B597421C9C3736FC79676400"/>
    <w:rsid w:val="00102DB4"/>
  </w:style>
  <w:style w:type="paragraph" w:customStyle="1" w:styleId="1DA875CB80BB4759A5A405B9F390040D">
    <w:name w:val="1DA875CB80BB4759A5A405B9F390040D"/>
    <w:rsid w:val="00102DB4"/>
  </w:style>
  <w:style w:type="paragraph" w:customStyle="1" w:styleId="8A596084C5AE44E4A042A530CD66F5D2">
    <w:name w:val="8A596084C5AE44E4A042A530CD66F5D2"/>
    <w:rsid w:val="00102DB4"/>
  </w:style>
  <w:style w:type="paragraph" w:customStyle="1" w:styleId="919FE07956934E21A1022CE435832517">
    <w:name w:val="919FE07956934E21A1022CE435832517"/>
    <w:rsid w:val="00102DB4"/>
  </w:style>
  <w:style w:type="paragraph" w:customStyle="1" w:styleId="2EB0DC5662494E86B165F1D759B8ABBE">
    <w:name w:val="2EB0DC5662494E86B165F1D759B8ABBE"/>
    <w:rsid w:val="00102DB4"/>
  </w:style>
  <w:style w:type="paragraph" w:customStyle="1" w:styleId="9314F2F2BB2E438BACB82990941F30FF">
    <w:name w:val="9314F2F2BB2E438BACB82990941F30FF"/>
    <w:rsid w:val="00102DB4"/>
  </w:style>
  <w:style w:type="paragraph" w:customStyle="1" w:styleId="E61F5524B78945B1B4C9861BF604FB77">
    <w:name w:val="E61F5524B78945B1B4C9861BF604FB77"/>
    <w:rsid w:val="00102DB4"/>
  </w:style>
  <w:style w:type="paragraph" w:customStyle="1" w:styleId="4430F0FFDECE457589D36A3C5ACBF2B7">
    <w:name w:val="4430F0FFDECE457589D36A3C5ACBF2B7"/>
    <w:rsid w:val="00102DB4"/>
  </w:style>
  <w:style w:type="paragraph" w:customStyle="1" w:styleId="545CB2896EAC4E198928A96B53B78444">
    <w:name w:val="545CB2896EAC4E198928A96B53B78444"/>
    <w:rsid w:val="00102DB4"/>
  </w:style>
  <w:style w:type="paragraph" w:customStyle="1" w:styleId="9294FD4EBFA04E88AD8B689BEFB6BCF4">
    <w:name w:val="9294FD4EBFA04E88AD8B689BEFB6BCF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">
    <w:name w:val="543796D2E6474511910707EBB978568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">
    <w:name w:val="D4875ED602704C9EA3ADD68A0C6F6C0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">
    <w:name w:val="5B67E5ADAFB94A8AAC08A10DF506EA4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">
    <w:name w:val="8351ABAEDAE64E86A4DD75BCC71B846F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">
    <w:name w:val="28AEABD121254E689750C46769B8FA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">
    <w:name w:val="ACF385F13BA54E379E48C3C20332387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">
    <w:name w:val="D016E529D85F41459D94744C39299A3D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">
    <w:name w:val="B9A6E47E47D04F939E2A3E2D889835A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">
    <w:name w:val="84D7046B62F241AAA2EF6C56548EF4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">
    <w:name w:val="2977F13965BD4D4492999E6F7FA65EC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1">
    <w:name w:val="9294FD4EBFA04E88AD8B689BEFB6BCF4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1">
    <w:name w:val="543796D2E6474511910707EBB9785689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">
    <w:name w:val="D4875ED602704C9EA3ADD68A0C6F6C08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1">
    <w:name w:val="5B67E5ADAFB94A8AAC08A10DF506EA40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">
    <w:name w:val="8351ABAEDAE64E86A4DD75BCC71B846F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1">
    <w:name w:val="28AEABD121254E689750C46769B8FAC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1">
    <w:name w:val="ACF385F13BA54E379E48C3C203323878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1">
    <w:name w:val="D016E529D85F41459D94744C39299A3D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1">
    <w:name w:val="B9A6E47E47D04F939E2A3E2D889835A3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">
    <w:name w:val="84D7046B62F241AAA2EF6C56548EF41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">
    <w:name w:val="2977F13965BD4D4492999E6F7FA65EC9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27871709A3458D99EC85D7E2B56BFE">
    <w:name w:val="CB27871709A3458D99EC85D7E2B56BFE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2">
    <w:name w:val="9294FD4EBFA04E88AD8B689BEFB6BCF4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2">
    <w:name w:val="543796D2E6474511910707EBB9785689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2">
    <w:name w:val="D4875ED602704C9EA3ADD68A0C6F6C08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2">
    <w:name w:val="5B67E5ADAFB94A8AAC08A10DF506EA40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2">
    <w:name w:val="8351ABAEDAE64E86A4DD75BCC71B846F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2">
    <w:name w:val="28AEABD121254E689750C46769B8FAC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2">
    <w:name w:val="ACF385F13BA54E379E48C3C203323878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2">
    <w:name w:val="D016E529D85F41459D94744C39299A3D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2">
    <w:name w:val="B9A6E47E47D04F939E2A3E2D889835A3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2">
    <w:name w:val="84D7046B62F241AAA2EF6C56548EF41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">
    <w:name w:val="2977F13965BD4D4492999E6F7FA65EC9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27871709A3458D99EC85D7E2B56BFE1">
    <w:name w:val="CB27871709A3458D99EC85D7E2B56BFE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3">
    <w:name w:val="9294FD4EBFA04E88AD8B689BEFB6BCF4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3">
    <w:name w:val="543796D2E6474511910707EBB9785689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3">
    <w:name w:val="D4875ED602704C9EA3ADD68A0C6F6C08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3">
    <w:name w:val="5B67E5ADAFB94A8AAC08A10DF506EA40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3">
    <w:name w:val="8351ABAEDAE64E86A4DD75BCC71B846F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3">
    <w:name w:val="28AEABD121254E689750C46769B8FAC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3">
    <w:name w:val="ACF385F13BA54E379E48C3C203323878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3">
    <w:name w:val="D016E529D85F41459D94744C39299A3D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3">
    <w:name w:val="B9A6E47E47D04F939E2A3E2D889835A3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3">
    <w:name w:val="84D7046B62F241AAA2EF6C56548EF412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">
    <w:name w:val="2977F13965BD4D4492999E6F7FA65EC9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27871709A3458D99EC85D7E2B56BFE2">
    <w:name w:val="CB27871709A3458D99EC85D7E2B56BFE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4">
    <w:name w:val="9294FD4EBFA04E88AD8B689BEFB6BCF4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4">
    <w:name w:val="543796D2E6474511910707EBB9785689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4">
    <w:name w:val="D4875ED602704C9EA3ADD68A0C6F6C08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4">
    <w:name w:val="5B67E5ADAFB94A8AAC08A10DF506EA40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4">
    <w:name w:val="8351ABAEDAE64E86A4DD75BCC71B846F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4">
    <w:name w:val="28AEABD121254E689750C46769B8FAC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4">
    <w:name w:val="ACF385F13BA54E379E48C3C203323878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4">
    <w:name w:val="D016E529D85F41459D94744C39299A3D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4">
    <w:name w:val="B9A6E47E47D04F939E2A3E2D889835A3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4">
    <w:name w:val="84D7046B62F241AAA2EF6C56548EF412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">
    <w:name w:val="2977F13965BD4D4492999E6F7FA65EC9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5">
    <w:name w:val="9294FD4EBFA04E88AD8B689BEFB6BCF4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5">
    <w:name w:val="543796D2E6474511910707EBB9785689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5">
    <w:name w:val="D4875ED602704C9EA3ADD68A0C6F6C08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5">
    <w:name w:val="5B67E5ADAFB94A8AAC08A10DF506EA40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5">
    <w:name w:val="8351ABAEDAE64E86A4DD75BCC71B846F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5">
    <w:name w:val="28AEABD121254E689750C46769B8FAC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5">
    <w:name w:val="ACF385F13BA54E379E48C3C203323878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5">
    <w:name w:val="D016E529D85F41459D94744C39299A3D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5">
    <w:name w:val="B9A6E47E47D04F939E2A3E2D889835A3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5">
    <w:name w:val="84D7046B62F241AAA2EF6C56548EF412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5">
    <w:name w:val="2977F13965BD4D4492999E6F7FA65EC9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">
    <w:name w:val="EFF1C806AEF840888F6219F24FC445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">
    <w:name w:val="5271FD860EB14C48B9C3CD090A16B7AC"/>
    <w:rsid w:val="00102DB4"/>
  </w:style>
  <w:style w:type="paragraph" w:customStyle="1" w:styleId="9294FD4EBFA04E88AD8B689BEFB6BCF46">
    <w:name w:val="9294FD4EBFA04E88AD8B689BEFB6BCF4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6">
    <w:name w:val="543796D2E6474511910707EBB9785689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6">
    <w:name w:val="D4875ED602704C9EA3ADD68A0C6F6C08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6">
    <w:name w:val="5B67E5ADAFB94A8AAC08A10DF506EA40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6">
    <w:name w:val="8351ABAEDAE64E86A4DD75BCC71B846F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6">
    <w:name w:val="28AEABD121254E689750C46769B8FAC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6">
    <w:name w:val="ACF385F13BA54E379E48C3C203323878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6">
    <w:name w:val="D016E529D85F41459D94744C39299A3D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6">
    <w:name w:val="B9A6E47E47D04F939E2A3E2D889835A3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6">
    <w:name w:val="84D7046B62F241AAA2EF6C56548EF412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6">
    <w:name w:val="2977F13965BD4D4492999E6F7FA65EC9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1">
    <w:name w:val="EFF1C806AEF840888F6219F24FC4451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">
    <w:name w:val="5271FD860EB14C48B9C3CD090A16B7A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7">
    <w:name w:val="9294FD4EBFA04E88AD8B689BEFB6BCF4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7">
    <w:name w:val="543796D2E6474511910707EBB9785689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7">
    <w:name w:val="D4875ED602704C9EA3ADD68A0C6F6C08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7">
    <w:name w:val="5B67E5ADAFB94A8AAC08A10DF506EA40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7">
    <w:name w:val="8351ABAEDAE64E86A4DD75BCC71B846F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7">
    <w:name w:val="28AEABD121254E689750C46769B8FAC1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7">
    <w:name w:val="ACF385F13BA54E379E48C3C203323878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7">
    <w:name w:val="D016E529D85F41459D94744C39299A3D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7">
    <w:name w:val="B9A6E47E47D04F939E2A3E2D889835A3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7">
    <w:name w:val="84D7046B62F241AAA2EF6C56548EF412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7">
    <w:name w:val="2977F13965BD4D4492999E6F7FA65EC9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2">
    <w:name w:val="EFF1C806AEF840888F6219F24FC4451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">
    <w:name w:val="5271FD860EB14C48B9C3CD090A16B7AC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8">
    <w:name w:val="9294FD4EBFA04E88AD8B689BEFB6BCF4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8">
    <w:name w:val="543796D2E6474511910707EBB9785689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8">
    <w:name w:val="D4875ED602704C9EA3ADD68A0C6F6C08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8">
    <w:name w:val="5B67E5ADAFB94A8AAC08A10DF506EA40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8">
    <w:name w:val="8351ABAEDAE64E86A4DD75BCC71B846F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8">
    <w:name w:val="28AEABD121254E689750C46769B8FAC1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8">
    <w:name w:val="ACF385F13BA54E379E48C3C203323878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8">
    <w:name w:val="D016E529D85F41459D94744C39299A3D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8">
    <w:name w:val="B9A6E47E47D04F939E2A3E2D889835A3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8">
    <w:name w:val="84D7046B62F241AAA2EF6C56548EF412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8">
    <w:name w:val="2977F13965BD4D4492999E6F7FA65EC9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3">
    <w:name w:val="EFF1C806AEF840888F6219F24FC44512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">
    <w:name w:val="5271FD860EB14C48B9C3CD090A16B7AC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9">
    <w:name w:val="9294FD4EBFA04E88AD8B689BEFB6BCF4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9">
    <w:name w:val="543796D2E6474511910707EBB9785689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9">
    <w:name w:val="D4875ED602704C9EA3ADD68A0C6F6C08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9">
    <w:name w:val="5B67E5ADAFB94A8AAC08A10DF506EA40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9">
    <w:name w:val="8351ABAEDAE64E86A4DD75BCC71B846F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9">
    <w:name w:val="28AEABD121254E689750C46769B8FAC1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9">
    <w:name w:val="ACF385F13BA54E379E48C3C203323878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9">
    <w:name w:val="D016E529D85F41459D94744C39299A3D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9">
    <w:name w:val="B9A6E47E47D04F939E2A3E2D889835A3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9">
    <w:name w:val="84D7046B62F241AAA2EF6C56548EF412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9">
    <w:name w:val="2977F13965BD4D4492999E6F7FA65EC9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4">
    <w:name w:val="EFF1C806AEF840888F6219F24FC44512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4">
    <w:name w:val="5271FD860EB14C48B9C3CD090A16B7AC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10">
    <w:name w:val="9294FD4EBFA04E88AD8B689BEFB6BCF4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10">
    <w:name w:val="543796D2E6474511910707EBB9785689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0">
    <w:name w:val="D4875ED602704C9EA3ADD68A0C6F6C08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10">
    <w:name w:val="5B67E5ADAFB94A8AAC08A10DF506EA40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0">
    <w:name w:val="8351ABAEDAE64E86A4DD75BCC71B846F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10">
    <w:name w:val="28AEABD121254E689750C46769B8FAC1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10">
    <w:name w:val="ACF385F13BA54E379E48C3C203323878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10">
    <w:name w:val="D016E529D85F41459D94744C39299A3D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10">
    <w:name w:val="B9A6E47E47D04F939E2A3E2D889835A3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0">
    <w:name w:val="84D7046B62F241AAA2EF6C56548EF412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0">
    <w:name w:val="2977F13965BD4D4492999E6F7FA65EC9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5">
    <w:name w:val="EFF1C806AEF840888F6219F24FC44512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5">
    <w:name w:val="5271FD860EB14C48B9C3CD090A16B7AC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11">
    <w:name w:val="9294FD4EBFA04E88AD8B689BEFB6BCF4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11">
    <w:name w:val="543796D2E6474511910707EBB9785689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1">
    <w:name w:val="D4875ED602704C9EA3ADD68A0C6F6C08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11">
    <w:name w:val="5B67E5ADAFB94A8AAC08A10DF506EA40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1">
    <w:name w:val="8351ABAEDAE64E86A4DD75BCC71B846F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11">
    <w:name w:val="28AEABD121254E689750C46769B8FAC1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11">
    <w:name w:val="ACF385F13BA54E379E48C3C203323878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11">
    <w:name w:val="D016E529D85F41459D94744C39299A3D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11">
    <w:name w:val="B9A6E47E47D04F939E2A3E2D889835A3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1">
    <w:name w:val="84D7046B62F241AAA2EF6C56548EF412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1">
    <w:name w:val="2977F13965BD4D4492999E6F7FA65EC9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6">
    <w:name w:val="EFF1C806AEF840888F6219F24FC44512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6">
    <w:name w:val="5271FD860EB14C48B9C3CD090A16B7AC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4FD4EBFA04E88AD8B689BEFB6BCF412">
    <w:name w:val="9294FD4EBFA04E88AD8B689BEFB6BCF4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3796D2E6474511910707EBB978568912">
    <w:name w:val="543796D2E6474511910707EBB9785689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2">
    <w:name w:val="D4875ED602704C9EA3ADD68A0C6F6C08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B67E5ADAFB94A8AAC08A10DF506EA4012">
    <w:name w:val="5B67E5ADAFB94A8AAC08A10DF506EA40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2">
    <w:name w:val="8351ABAEDAE64E86A4DD75BCC71B846F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8AEABD121254E689750C46769B8FAC112">
    <w:name w:val="28AEABD121254E689750C46769B8FAC1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F385F13BA54E379E48C3C20332387812">
    <w:name w:val="ACF385F13BA54E379E48C3C203323878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16E529D85F41459D94744C39299A3D12">
    <w:name w:val="D016E529D85F41459D94744C39299A3D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9A6E47E47D04F939E2A3E2D889835A312">
    <w:name w:val="B9A6E47E47D04F939E2A3E2D889835A3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2">
    <w:name w:val="84D7046B62F241AAA2EF6C56548EF412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2">
    <w:name w:val="2977F13965BD4D4492999E6F7FA65EC9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7">
    <w:name w:val="EFF1C806AEF840888F6219F24FC44512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7">
    <w:name w:val="5271FD860EB14C48B9C3CD090A16B7AC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7B9B687127A456AA209D2900FCC6B10">
    <w:name w:val="77B9B687127A456AA209D2900FCC6B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">
    <w:name w:val="D1DA6453E0474C1A828D40F986AAF0D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4875ED602704C9EA3ADD68A0C6F6C0813">
    <w:name w:val="D4875ED602704C9EA3ADD68A0C6F6C08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351ABAEDAE64E86A4DD75BCC71B846F13">
    <w:name w:val="8351ABAEDAE64E86A4DD75BCC71B846F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3">
    <w:name w:val="84D7046B62F241AAA2EF6C56548EF412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3">
    <w:name w:val="2977F13965BD4D4492999E6F7FA65EC9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8">
    <w:name w:val="EFF1C806AEF840888F6219F24FC44512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8">
    <w:name w:val="5271FD860EB14C48B9C3CD090A16B7AC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1">
    <w:name w:val="D1DA6453E0474C1A828D40F986AAF0D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180E0F392BD4EDB9356C8253EF57AAD">
    <w:name w:val="C180E0F392BD4EDB9356C8253EF57AAD"/>
    <w:rsid w:val="00102DB4"/>
  </w:style>
  <w:style w:type="paragraph" w:customStyle="1" w:styleId="AE00C556C7B44A0DA087226A9A6DFAD3">
    <w:name w:val="AE00C556C7B44A0DA087226A9A6DFAD3"/>
    <w:rsid w:val="00102DB4"/>
  </w:style>
  <w:style w:type="paragraph" w:customStyle="1" w:styleId="7F2A0F8998AD4B7895DEEAAD789169F3">
    <w:name w:val="7F2A0F8998AD4B7895DEEAAD789169F3"/>
    <w:rsid w:val="00102DB4"/>
  </w:style>
  <w:style w:type="paragraph" w:customStyle="1" w:styleId="ACBBAE69A4E7418D9142AC4E2B756586">
    <w:name w:val="ACBBAE69A4E7418D9142AC4E2B756586"/>
    <w:rsid w:val="00102DB4"/>
  </w:style>
  <w:style w:type="paragraph" w:customStyle="1" w:styleId="A5BDFB1B7E47472387BDCAFB3AF608B2">
    <w:name w:val="A5BDFB1B7E47472387BDCAFB3AF608B2"/>
    <w:rsid w:val="00102DB4"/>
  </w:style>
  <w:style w:type="paragraph" w:customStyle="1" w:styleId="24E41618ECBD469D9C98C0F05C454E3E">
    <w:name w:val="24E41618ECBD469D9C98C0F05C454E3E"/>
    <w:rsid w:val="00102DB4"/>
  </w:style>
  <w:style w:type="paragraph" w:customStyle="1" w:styleId="C2BBE6E39F84448380467CAB1139B267">
    <w:name w:val="C2BBE6E39F84448380467CAB1139B267"/>
    <w:rsid w:val="00102DB4"/>
  </w:style>
  <w:style w:type="paragraph" w:customStyle="1" w:styleId="140931023B5147FD8E18580B757CDD56">
    <w:name w:val="140931023B5147FD8E18580B757CDD56"/>
    <w:rsid w:val="00102DB4"/>
  </w:style>
  <w:style w:type="paragraph" w:customStyle="1" w:styleId="1FE52BE885A3484D9E8F2D18ABC8DA7E">
    <w:name w:val="1FE52BE885A3484D9E8F2D18ABC8DA7E"/>
    <w:rsid w:val="00102DB4"/>
  </w:style>
  <w:style w:type="paragraph" w:customStyle="1" w:styleId="561CC165BA744957A0FBCC24B2E20D31">
    <w:name w:val="561CC165BA744957A0FBCC24B2E20D31"/>
    <w:rsid w:val="00102DB4"/>
  </w:style>
  <w:style w:type="paragraph" w:customStyle="1" w:styleId="2F9808FFA75847D894B0ABDBAF66EE4F">
    <w:name w:val="2F9808FFA75847D894B0ABDBAF66EE4F"/>
    <w:rsid w:val="00102DB4"/>
  </w:style>
  <w:style w:type="paragraph" w:customStyle="1" w:styleId="33B580A5E4B14A6183F84F64BCEDCA0F">
    <w:name w:val="33B580A5E4B14A6183F84F64BCEDCA0F"/>
    <w:rsid w:val="00102DB4"/>
  </w:style>
  <w:style w:type="paragraph" w:customStyle="1" w:styleId="1CB92B680E53402783F56096DB50A360">
    <w:name w:val="1CB92B680E53402783F56096DB50A36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">
    <w:name w:val="561CC165BA744957A0FBCC24B2E20D3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40931023B5147FD8E18580B757CDD561">
    <w:name w:val="140931023B5147FD8E18580B757CDD56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CBBAE69A4E7418D9142AC4E2B7565861">
    <w:name w:val="ACBBAE69A4E7418D9142AC4E2B756586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F2A0F8998AD4B7895DEEAAD789169F31">
    <w:name w:val="7F2A0F8998AD4B7895DEEAAD789169F3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5BDFB1B7E47472387BDCAFB3AF608B21">
    <w:name w:val="A5BDFB1B7E47472387BDCAFB3AF608B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4E41618ECBD469D9C98C0F05C454E3E1">
    <w:name w:val="24E41618ECBD469D9C98C0F05C454E3E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2BBE6E39F84448380467CAB1139B2671">
    <w:name w:val="C2BBE6E39F84448380467CAB1139B267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4D7046B62F241AAA2EF6C56548EF41214">
    <w:name w:val="84D7046B62F241AAA2EF6C56548EF412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4">
    <w:name w:val="2977F13965BD4D4492999E6F7FA65EC9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FF1C806AEF840888F6219F24FC445129">
    <w:name w:val="EFF1C806AEF840888F6219F24FC44512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9">
    <w:name w:val="5271FD860EB14C48B9C3CD090A16B7AC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2">
    <w:name w:val="D1DA6453E0474C1A828D40F986AAF0D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">
    <w:name w:val="D2B70BBC223543C3837C04558CED13C5"/>
    <w:rsid w:val="00102DB4"/>
  </w:style>
  <w:style w:type="paragraph" w:customStyle="1" w:styleId="646B0CA727AB45E5B00DF9AA59ED00DD">
    <w:name w:val="646B0CA727AB45E5B00DF9AA59ED00DD"/>
    <w:rsid w:val="00102DB4"/>
  </w:style>
  <w:style w:type="paragraph" w:customStyle="1" w:styleId="D208B136DCD44A54BD30B4D0AF994750">
    <w:name w:val="D208B136DCD44A54BD30B4D0AF994750"/>
    <w:rsid w:val="00102DB4"/>
  </w:style>
  <w:style w:type="paragraph" w:customStyle="1" w:styleId="98BD65FEF3F6401AAE9B195301AA5049">
    <w:name w:val="98BD65FEF3F6401AAE9B195301AA5049"/>
    <w:rsid w:val="00102DB4"/>
  </w:style>
  <w:style w:type="paragraph" w:customStyle="1" w:styleId="1D5FF453D88441748304D8B1A9715B7B">
    <w:name w:val="1D5FF453D88441748304D8B1A9715B7B"/>
    <w:rsid w:val="00102DB4"/>
  </w:style>
  <w:style w:type="paragraph" w:customStyle="1" w:styleId="20A2B1A099B342BB9DDD94384BC79042">
    <w:name w:val="20A2B1A099B342BB9DDD94384BC79042"/>
    <w:rsid w:val="00102DB4"/>
  </w:style>
  <w:style w:type="paragraph" w:customStyle="1" w:styleId="A00DF2F5585E4D1799007FE3A626607C">
    <w:name w:val="A00DF2F5585E4D1799007FE3A626607C"/>
    <w:rsid w:val="00102DB4"/>
  </w:style>
  <w:style w:type="paragraph" w:customStyle="1" w:styleId="1CB92B680E53402783F56096DB50A3601">
    <w:name w:val="1CB92B680E53402783F56096DB50A360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">
    <w:name w:val="561CC165BA744957A0FBCC24B2E20D3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">
    <w:name w:val="D2B70BBC223543C3837C04558CED13C5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">
    <w:name w:val="646B0CA727AB45E5B00DF9AA59ED00DD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">
    <w:name w:val="D208B136DCD44A54BD30B4D0AF994750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">
    <w:name w:val="98BD65FEF3F6401AAE9B195301AA5049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">
    <w:name w:val="1D5FF453D88441748304D8B1A9715B7B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1">
    <w:name w:val="20A2B1A099B342BB9DDD94384BC7904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5">
    <w:name w:val="2977F13965BD4D4492999E6F7FA65EC9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1">
    <w:name w:val="A00DF2F5585E4D1799007FE3A626607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0">
    <w:name w:val="5271FD860EB14C48B9C3CD090A16B7AC1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3">
    <w:name w:val="D1DA6453E0474C1A828D40F986AAF0D2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">
    <w:name w:val="8AF3D611552F496FBCE5BA3A9D63A03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">
    <w:name w:val="1CB92B680E53402783F56096DB50A360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">
    <w:name w:val="561CC165BA744957A0FBCC24B2E20D3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">
    <w:name w:val="D2B70BBC223543C3837C04558CED13C5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">
    <w:name w:val="646B0CA727AB45E5B00DF9AA59ED00DD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">
    <w:name w:val="D208B136DCD44A54BD30B4D0AF994750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">
    <w:name w:val="98BD65FEF3F6401AAE9B195301AA5049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">
    <w:name w:val="1D5FF453D88441748304D8B1A9715B7B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2">
    <w:name w:val="20A2B1A099B342BB9DDD94384BC7904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6">
    <w:name w:val="2977F13965BD4D4492999E6F7FA65EC9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2">
    <w:name w:val="A00DF2F5585E4D1799007FE3A626607C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1">
    <w:name w:val="5271FD860EB14C48B9C3CD090A16B7AC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4">
    <w:name w:val="D1DA6453E0474C1A828D40F986AAF0D2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">
    <w:name w:val="8AF3D611552F496FBCE5BA3A9D63A03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">
    <w:name w:val="1CB92B680E53402783F56096DB50A360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4">
    <w:name w:val="561CC165BA744957A0FBCC24B2E20D3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">
    <w:name w:val="D2B70BBC223543C3837C04558CED13C5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">
    <w:name w:val="646B0CA727AB45E5B00DF9AA59ED00DD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">
    <w:name w:val="D208B136DCD44A54BD30B4D0AF994750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3">
    <w:name w:val="98BD65FEF3F6401AAE9B195301AA5049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">
    <w:name w:val="1D5FF453D88441748304D8B1A9715B7B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3">
    <w:name w:val="20A2B1A099B342BB9DDD94384BC79042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7">
    <w:name w:val="2977F13965BD4D4492999E6F7FA65EC91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3">
    <w:name w:val="A00DF2F5585E4D1799007FE3A626607C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2">
    <w:name w:val="5271FD860EB14C48B9C3CD090A16B7AC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5">
    <w:name w:val="D1DA6453E0474C1A828D40F986AAF0D2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">
    <w:name w:val="8AF3D611552F496FBCE5BA3A9D63A03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4">
    <w:name w:val="1CB92B680E53402783F56096DB50A360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5">
    <w:name w:val="561CC165BA744957A0FBCC24B2E20D3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4">
    <w:name w:val="D2B70BBC223543C3837C04558CED13C5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4">
    <w:name w:val="646B0CA727AB45E5B00DF9AA59ED00DD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4">
    <w:name w:val="D208B136DCD44A54BD30B4D0AF994750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4">
    <w:name w:val="98BD65FEF3F6401AAE9B195301AA5049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4">
    <w:name w:val="1D5FF453D88441748304D8B1A9715B7B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4">
    <w:name w:val="20A2B1A099B342BB9DDD94384BC79042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8">
    <w:name w:val="2977F13965BD4D4492999E6F7FA65EC91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4">
    <w:name w:val="A00DF2F5585E4D1799007FE3A626607C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3">
    <w:name w:val="5271FD860EB14C48B9C3CD090A16B7AC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6">
    <w:name w:val="D1DA6453E0474C1A828D40F986AAF0D2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">
    <w:name w:val="F653BB78C1DD4AE38BB2E2EE3A5EF190"/>
    <w:rsid w:val="00102DB4"/>
  </w:style>
  <w:style w:type="paragraph" w:customStyle="1" w:styleId="8AF3D611552F496FBCE5BA3A9D63A0313">
    <w:name w:val="8AF3D611552F496FBCE5BA3A9D63A031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5">
    <w:name w:val="1CB92B680E53402783F56096DB50A360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6">
    <w:name w:val="561CC165BA744957A0FBCC24B2E20D3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">
    <w:name w:val="F653BB78C1DD4AE38BB2E2EE3A5EF190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5">
    <w:name w:val="D2B70BBC223543C3837C04558CED13C5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5">
    <w:name w:val="646B0CA727AB45E5B00DF9AA59ED00DD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5">
    <w:name w:val="D208B136DCD44A54BD30B4D0AF994750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5">
    <w:name w:val="98BD65FEF3F6401AAE9B195301AA5049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5">
    <w:name w:val="1D5FF453D88441748304D8B1A9715B7B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5">
    <w:name w:val="20A2B1A099B342BB9DDD94384BC79042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19">
    <w:name w:val="2977F13965BD4D4492999E6F7FA65EC91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5">
    <w:name w:val="A00DF2F5585E4D1799007FE3A626607C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4">
    <w:name w:val="5271FD860EB14C48B9C3CD090A16B7AC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1DA6453E0474C1A828D40F986AAF0D27">
    <w:name w:val="D1DA6453E0474C1A828D40F986AAF0D2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">
    <w:name w:val="7DDBCE5206D64721A7585961CFB676BA"/>
    <w:rsid w:val="00102DB4"/>
  </w:style>
  <w:style w:type="paragraph" w:customStyle="1" w:styleId="5533C014974D41E7B55DEF7CBACED68A">
    <w:name w:val="5533C014974D41E7B55DEF7CBACED68A"/>
    <w:rsid w:val="00102DB4"/>
  </w:style>
  <w:style w:type="paragraph" w:customStyle="1" w:styleId="B3C982D8CD43478FBECAE53E84F088FC">
    <w:name w:val="B3C982D8CD43478FBECAE53E84F088FC"/>
    <w:rsid w:val="00102DB4"/>
  </w:style>
  <w:style w:type="paragraph" w:customStyle="1" w:styleId="226DB957F9D94B87B4D28A634FF3ABAF">
    <w:name w:val="226DB957F9D94B87B4D28A634FF3ABAF"/>
    <w:rsid w:val="00102DB4"/>
  </w:style>
  <w:style w:type="paragraph" w:customStyle="1" w:styleId="CB59FE84EDC143C390E8282ACBFB52FD">
    <w:name w:val="CB59FE84EDC143C390E8282ACBFB52FD"/>
    <w:rsid w:val="00102DB4"/>
  </w:style>
  <w:style w:type="paragraph" w:customStyle="1" w:styleId="CB3999ABD44049AA9718802FE1AFA1DA">
    <w:name w:val="CB3999ABD44049AA9718802FE1AFA1DA"/>
    <w:rsid w:val="00102DB4"/>
  </w:style>
  <w:style w:type="paragraph" w:customStyle="1" w:styleId="92F5AB982B644F52905A78E39D6D67EA">
    <w:name w:val="92F5AB982B644F52905A78E39D6D67EA"/>
    <w:rsid w:val="00102DB4"/>
  </w:style>
  <w:style w:type="paragraph" w:customStyle="1" w:styleId="8AF3D611552F496FBCE5BA3A9D63A0314">
    <w:name w:val="8AF3D611552F496FBCE5BA3A9D63A031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6">
    <w:name w:val="1CB92B680E53402783F56096DB50A360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7">
    <w:name w:val="561CC165BA744957A0FBCC24B2E20D31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">
    <w:name w:val="F653BB78C1DD4AE38BB2E2EE3A5EF190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6">
    <w:name w:val="D2B70BBC223543C3837C04558CED13C5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6">
    <w:name w:val="646B0CA727AB45E5B00DF9AA59ED00DD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6">
    <w:name w:val="D208B136DCD44A54BD30B4D0AF994750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6">
    <w:name w:val="98BD65FEF3F6401AAE9B195301AA5049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6">
    <w:name w:val="1D5FF453D88441748304D8B1A9715B7B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6">
    <w:name w:val="20A2B1A099B342BB9DDD94384BC79042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0">
    <w:name w:val="2977F13965BD4D4492999E6F7FA65EC920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6">
    <w:name w:val="A00DF2F5585E4D1799007FE3A626607C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5">
    <w:name w:val="5271FD860EB14C48B9C3CD090A16B7AC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">
    <w:name w:val="7DDBCE5206D64721A7585961CFB676BA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">
    <w:name w:val="929552C21DC84F80B911B41F52CDDAD1"/>
    <w:rsid w:val="00102DB4"/>
  </w:style>
  <w:style w:type="paragraph" w:customStyle="1" w:styleId="8AF3D611552F496FBCE5BA3A9D63A0315">
    <w:name w:val="8AF3D611552F496FBCE5BA3A9D63A0315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7">
    <w:name w:val="1CB92B680E53402783F56096DB50A360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8">
    <w:name w:val="561CC165BA744957A0FBCC24B2E20D31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3">
    <w:name w:val="F653BB78C1DD4AE38BB2E2EE3A5EF190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7">
    <w:name w:val="D2B70BBC223543C3837C04558CED13C5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7">
    <w:name w:val="646B0CA727AB45E5B00DF9AA59ED00DD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7">
    <w:name w:val="D208B136DCD44A54BD30B4D0AF994750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7">
    <w:name w:val="98BD65FEF3F6401AAE9B195301AA5049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7">
    <w:name w:val="1D5FF453D88441748304D8B1A9715B7B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7">
    <w:name w:val="20A2B1A099B342BB9DDD94384BC79042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1">
    <w:name w:val="2977F13965BD4D4492999E6F7FA65EC9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7">
    <w:name w:val="A00DF2F5585E4D1799007FE3A626607C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6">
    <w:name w:val="5271FD860EB14C48B9C3CD090A16B7AC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">
    <w:name w:val="7DDBCE5206D64721A7585961CFB676BA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">
    <w:name w:val="929552C21DC84F80B911B41F52CDDAD1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">
    <w:name w:val="B3C982D8CD43478FBECAE53E84F088F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">
    <w:name w:val="226DB957F9D94B87B4D28A634FF3ABAF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">
    <w:name w:val="CB3999ABD44049AA9718802FE1AFA1DA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">
    <w:name w:val="CB59FE84EDC143C390E8282ACBFB52FD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">
    <w:name w:val="92F5AB982B644F52905A78E39D6D67EA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">
    <w:name w:val="139477DBC7F74A1B8AEBAF3FB2627403"/>
    <w:rsid w:val="00102DB4"/>
  </w:style>
  <w:style w:type="paragraph" w:customStyle="1" w:styleId="BB747300AFC44A91BD7FA6A8E02A05A4">
    <w:name w:val="BB747300AFC44A91BD7FA6A8E02A05A4"/>
    <w:rsid w:val="00102DB4"/>
  </w:style>
  <w:style w:type="paragraph" w:customStyle="1" w:styleId="0736D11FB2B545EDB08EB3F646AF82EC">
    <w:name w:val="0736D11FB2B545EDB08EB3F646AF82EC"/>
    <w:rsid w:val="00102DB4"/>
  </w:style>
  <w:style w:type="paragraph" w:customStyle="1" w:styleId="D0C80BF5E6F04808B10B2524CE766C62">
    <w:name w:val="D0C80BF5E6F04808B10B2524CE766C62"/>
    <w:rsid w:val="00102DB4"/>
  </w:style>
  <w:style w:type="paragraph" w:customStyle="1" w:styleId="C39F4C9FABBF481AA105434DF384ACB5">
    <w:name w:val="C39F4C9FABBF481AA105434DF384ACB5"/>
    <w:rsid w:val="00102DB4"/>
  </w:style>
  <w:style w:type="paragraph" w:customStyle="1" w:styleId="2176C3C591E84115ADAF643EC95D7888">
    <w:name w:val="2176C3C591E84115ADAF643EC95D7888"/>
    <w:rsid w:val="00102DB4"/>
  </w:style>
  <w:style w:type="paragraph" w:customStyle="1" w:styleId="7F8217CA8BD544A6A17D974D16D55DDF">
    <w:name w:val="7F8217CA8BD544A6A17D974D16D55DDF"/>
    <w:rsid w:val="00102DB4"/>
  </w:style>
  <w:style w:type="paragraph" w:customStyle="1" w:styleId="8AF3D611552F496FBCE5BA3A9D63A0316">
    <w:name w:val="8AF3D611552F496FBCE5BA3A9D63A0316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8">
    <w:name w:val="1CB92B680E53402783F56096DB50A360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9">
    <w:name w:val="561CC165BA744957A0FBCC24B2E20D319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4">
    <w:name w:val="F653BB78C1DD4AE38BB2E2EE3A5EF1904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8">
    <w:name w:val="D2B70BBC223543C3837C04558CED13C5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8">
    <w:name w:val="646B0CA727AB45E5B00DF9AA59ED00DD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8">
    <w:name w:val="D208B136DCD44A54BD30B4D0AF994750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8">
    <w:name w:val="98BD65FEF3F6401AAE9B195301AA5049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8">
    <w:name w:val="1D5FF453D88441748304D8B1A9715B7B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8">
    <w:name w:val="20A2B1A099B342BB9DDD94384BC79042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2">
    <w:name w:val="2977F13965BD4D4492999E6F7FA65EC92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8">
    <w:name w:val="A00DF2F5585E4D1799007FE3A626607C8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7">
    <w:name w:val="5271FD860EB14C48B9C3CD090A16B7AC17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3">
    <w:name w:val="7DDBCE5206D64721A7585961CFB676BA3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">
    <w:name w:val="929552C21DC84F80B911B41F52CDDAD1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">
    <w:name w:val="B3C982D8CD43478FBECAE53E84F088FC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">
    <w:name w:val="226DB957F9D94B87B4D28A634FF3ABAF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">
    <w:name w:val="CB3999ABD44049AA9718802FE1AFA1DA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">
    <w:name w:val="CB59FE84EDC143C390E8282ACBFB52FD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">
    <w:name w:val="92F5AB982B644F52905A78E39D6D67EA2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">
    <w:name w:val="139477DBC7F74A1B8AEBAF3FB2627403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">
    <w:name w:val="BB747300AFC44A91BD7FA6A8E02A05A4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">
    <w:name w:val="0736D11FB2B545EDB08EB3F646AF82EC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">
    <w:name w:val="D0C80BF5E6F04808B10B2524CE766C62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39F4C9FABBF481AA105434DF384ACB51">
    <w:name w:val="C39F4C9FABBF481AA105434DF384ACB5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176C3C591E84115ADAF643EC95D78881">
    <w:name w:val="2176C3C591E84115ADAF643EC95D7888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F8217CA8BD544A6A17D974D16D55DDF1">
    <w:name w:val="7F8217CA8BD544A6A17D974D16D55DDF1"/>
    <w:rsid w:val="00102DB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7">
    <w:name w:val="8AF3D611552F496FBCE5BA3A9D63A0317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9">
    <w:name w:val="1CB92B680E53402783F56096DB50A360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0">
    <w:name w:val="561CC165BA744957A0FBCC24B2E20D3110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5">
    <w:name w:val="F653BB78C1DD4AE38BB2E2EE3A5EF1905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9">
    <w:name w:val="D2B70BBC223543C3837C04558CED13C5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9">
    <w:name w:val="646B0CA727AB45E5B00DF9AA59ED00DD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9">
    <w:name w:val="D208B136DCD44A54BD30B4D0AF994750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9">
    <w:name w:val="98BD65FEF3F6401AAE9B195301AA5049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9">
    <w:name w:val="1D5FF453D88441748304D8B1A9715B7B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0A2B1A099B342BB9DDD94384BC790429">
    <w:name w:val="20A2B1A099B342BB9DDD94384BC79042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3">
    <w:name w:val="2977F13965BD4D4492999E6F7FA65EC92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9">
    <w:name w:val="A00DF2F5585E4D1799007FE3A626607C9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8">
    <w:name w:val="5271FD860EB14C48B9C3CD090A16B7AC18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4">
    <w:name w:val="7DDBCE5206D64721A7585961CFB676BA4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3">
    <w:name w:val="929552C21DC84F80B911B41F52CDDAD1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3">
    <w:name w:val="B3C982D8CD43478FBECAE53E84F088FC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3">
    <w:name w:val="226DB957F9D94B87B4D28A634FF3ABAF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3">
    <w:name w:val="CB3999ABD44049AA9718802FE1AFA1DA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3">
    <w:name w:val="CB59FE84EDC143C390E8282ACBFB52FD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3">
    <w:name w:val="92F5AB982B644F52905A78E39D6D67EA3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2">
    <w:name w:val="139477DBC7F74A1B8AEBAF3FB2627403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2">
    <w:name w:val="BB747300AFC44A91BD7FA6A8E02A05A4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2">
    <w:name w:val="0736D11FB2B545EDB08EB3F646AF82EC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2">
    <w:name w:val="D0C80BF5E6F04808B10B2524CE766C62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39F4C9FABBF481AA105434DF384ACB52">
    <w:name w:val="C39F4C9FABBF481AA105434DF384ACB5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176C3C591E84115ADAF643EC95D78882">
    <w:name w:val="2176C3C591E84115ADAF643EC95D7888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F8217CA8BD544A6A17D974D16D55DDF2">
    <w:name w:val="7F8217CA8BD544A6A17D974D16D55DDF2"/>
    <w:rsid w:val="00DB6C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">
    <w:name w:val="C94C19E4BCC9495DB4B499B4D612F0C5"/>
    <w:rsid w:val="00202139"/>
  </w:style>
  <w:style w:type="paragraph" w:customStyle="1" w:styleId="8AF3D611552F496FBCE5BA3A9D63A0318">
    <w:name w:val="8AF3D611552F496FBCE5BA3A9D63A0318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0">
    <w:name w:val="1CB92B680E53402783F56096DB50A360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1">
    <w:name w:val="561CC165BA744957A0FBCC24B2E20D31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6">
    <w:name w:val="F653BB78C1DD4AE38BB2E2EE3A5EF190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0">
    <w:name w:val="D2B70BBC223543C3837C04558CED13C5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0">
    <w:name w:val="646B0CA727AB45E5B00DF9AA59ED00DD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0">
    <w:name w:val="D208B136DCD44A54BD30B4D0AF994750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0">
    <w:name w:val="98BD65FEF3F6401AAE9B195301AA5049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0">
    <w:name w:val="1D5FF453D88441748304D8B1A9715B7B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">
    <w:name w:val="C94C19E4BCC9495DB4B499B4D612F0C5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4">
    <w:name w:val="2977F13965BD4D4492999E6F7FA65EC92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10">
    <w:name w:val="A00DF2F5585E4D1799007FE3A626607C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19">
    <w:name w:val="5271FD860EB14C48B9C3CD090A16B7AC19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5">
    <w:name w:val="7DDBCE5206D64721A7585961CFB676BA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4">
    <w:name w:val="929552C21DC84F80B911B41F52CDDAD1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4">
    <w:name w:val="B3C982D8CD43478FBECAE53E84F088FC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4">
    <w:name w:val="226DB957F9D94B87B4D28A634FF3ABAF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4">
    <w:name w:val="CB3999ABD44049AA9718802FE1AFA1DA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4">
    <w:name w:val="CB59FE84EDC143C390E8282ACBFB52FD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4">
    <w:name w:val="92F5AB982B644F52905A78E39D6D67EA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3">
    <w:name w:val="139477DBC7F74A1B8AEBAF3FB2627403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3">
    <w:name w:val="BB747300AFC44A91BD7FA6A8E02A05A4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3">
    <w:name w:val="0736D11FB2B545EDB08EB3F646AF82EC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3">
    <w:name w:val="D0C80BF5E6F04808B10B2524CE766C62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">
    <w:name w:val="1E2B8CFAD6234C21907277425B43AC37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477DBB9061E442EAD1BEBC0DAC8D370">
    <w:name w:val="3477DBB9061E442EAD1BEBC0DAC8D37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4375916C38A4B5BBD97ECFA3E16C266">
    <w:name w:val="F4375916C38A4B5BBD97ECFA3E16C26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9">
    <w:name w:val="8AF3D611552F496FBCE5BA3A9D63A0319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1">
    <w:name w:val="1CB92B680E53402783F56096DB50A360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2">
    <w:name w:val="561CC165BA744957A0FBCC24B2E20D31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7">
    <w:name w:val="F653BB78C1DD4AE38BB2E2EE3A5EF1907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1">
    <w:name w:val="D2B70BBC223543C3837C04558CED13C5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1">
    <w:name w:val="646B0CA727AB45E5B00DF9AA59ED00DD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1">
    <w:name w:val="D208B136DCD44A54BD30B4D0AF994750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1">
    <w:name w:val="98BD65FEF3F6401AAE9B195301AA5049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1">
    <w:name w:val="1D5FF453D88441748304D8B1A9715B7B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">
    <w:name w:val="C94C19E4BCC9495DB4B499B4D612F0C5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5">
    <w:name w:val="2977F13965BD4D4492999E6F7FA65EC92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11">
    <w:name w:val="A00DF2F5585E4D1799007FE3A626607C1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0">
    <w:name w:val="5271FD860EB14C48B9C3CD090A16B7AC2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6">
    <w:name w:val="7DDBCE5206D64721A7585961CFB676BA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5">
    <w:name w:val="929552C21DC84F80B911B41F52CDDAD1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5">
    <w:name w:val="B3C982D8CD43478FBECAE53E84F088FC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5">
    <w:name w:val="226DB957F9D94B87B4D28A634FF3ABAF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5">
    <w:name w:val="CB3999ABD44049AA9718802FE1AFA1DA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5">
    <w:name w:val="CB59FE84EDC143C390E8282ACBFB52FD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5">
    <w:name w:val="92F5AB982B644F52905A78E39D6D67EA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4">
    <w:name w:val="139477DBC7F74A1B8AEBAF3FB2627403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4">
    <w:name w:val="BB747300AFC44A91BD7FA6A8E02A05A4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4">
    <w:name w:val="0736D11FB2B545EDB08EB3F646AF82EC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4">
    <w:name w:val="D0C80BF5E6F04808B10B2524CE766C624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">
    <w:name w:val="1E2B8CFAD6234C21907277425B43AC37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477DBB9061E442EAD1BEBC0DAC8D3701">
    <w:name w:val="3477DBB9061E442EAD1BEBC0DAC8D370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4375916C38A4B5BBD97ECFA3E16C2661">
    <w:name w:val="F4375916C38A4B5BBD97ECFA3E16C266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0">
    <w:name w:val="8AF3D611552F496FBCE5BA3A9D63A03110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2">
    <w:name w:val="1CB92B680E53402783F56096DB50A360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3">
    <w:name w:val="561CC165BA744957A0FBCC24B2E20D311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8">
    <w:name w:val="F653BB78C1DD4AE38BB2E2EE3A5EF1908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2">
    <w:name w:val="D2B70BBC223543C3837C04558CED13C5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2">
    <w:name w:val="646B0CA727AB45E5B00DF9AA59ED00DD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2">
    <w:name w:val="D208B136DCD44A54BD30B4D0AF994750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2">
    <w:name w:val="98BD65FEF3F6401AAE9B195301AA5049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2">
    <w:name w:val="1D5FF453D88441748304D8B1A9715B7B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3">
    <w:name w:val="C94C19E4BCC9495DB4B499B4D612F0C53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6">
    <w:name w:val="2977F13965BD4D4492999E6F7FA65EC92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0DF2F5585E4D1799007FE3A626607C12">
    <w:name w:val="A00DF2F5585E4D1799007FE3A626607C1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1">
    <w:name w:val="5271FD860EB14C48B9C3CD090A16B7AC21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7">
    <w:name w:val="7DDBCE5206D64721A7585961CFB676BA7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6">
    <w:name w:val="929552C21DC84F80B911B41F52CDDAD1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6">
    <w:name w:val="B3C982D8CD43478FBECAE53E84F088FC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6">
    <w:name w:val="226DB957F9D94B87B4D28A634FF3ABAF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6">
    <w:name w:val="CB3999ABD44049AA9718802FE1AFA1DA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6">
    <w:name w:val="CB59FE84EDC143C390E8282ACBFB52FD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6">
    <w:name w:val="92F5AB982B644F52905A78E39D6D67EA6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5">
    <w:name w:val="139477DBC7F74A1B8AEBAF3FB2627403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5">
    <w:name w:val="BB747300AFC44A91BD7FA6A8E02A05A4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5">
    <w:name w:val="0736D11FB2B545EDB08EB3F646AF82EC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5">
    <w:name w:val="D0C80BF5E6F04808B10B2524CE766C625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2">
    <w:name w:val="1E2B8CFAD6234C21907277425B43AC37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477DBB9061E442EAD1BEBC0DAC8D3702">
    <w:name w:val="3477DBB9061E442EAD1BEBC0DAC8D370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4375916C38A4B5BBD97ECFA3E16C2662">
    <w:name w:val="F4375916C38A4B5BBD97ECFA3E16C2662"/>
    <w:rsid w:val="0020213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">
    <w:name w:val="69FDE17E4B81488B929E0195F7EF76EE"/>
    <w:rsid w:val="00C2729A"/>
  </w:style>
  <w:style w:type="paragraph" w:customStyle="1" w:styleId="8AF3D611552F496FBCE5BA3A9D63A03111">
    <w:name w:val="8AF3D611552F496FBCE5BA3A9D63A031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3">
    <w:name w:val="1CB92B680E53402783F56096DB50A360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4">
    <w:name w:val="561CC165BA744957A0FBCC24B2E20D31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9">
    <w:name w:val="F653BB78C1DD4AE38BB2E2EE3A5EF190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3">
    <w:name w:val="D2B70BBC223543C3837C04558CED13C5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3">
    <w:name w:val="646B0CA727AB45E5B00DF9AA59ED00DD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3">
    <w:name w:val="D208B136DCD44A54BD30B4D0AF994750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3">
    <w:name w:val="98BD65FEF3F6401AAE9B195301AA5049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3">
    <w:name w:val="1D5FF453D88441748304D8B1A9715B7B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4">
    <w:name w:val="C94C19E4BCC9495DB4B499B4D612F0C5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7">
    <w:name w:val="2977F13965BD4D4492999E6F7FA65EC92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">
    <w:name w:val="69FDE17E4B81488B929E0195F7EF76EE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2">
    <w:name w:val="5271FD860EB14C48B9C3CD090A16B7AC2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8">
    <w:name w:val="7DDBCE5206D64721A7585961CFB676BA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7">
    <w:name w:val="929552C21DC84F80B911B41F52CDDAD1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7">
    <w:name w:val="B3C982D8CD43478FBECAE53E84F088FC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7">
    <w:name w:val="226DB957F9D94B87B4D28A634FF3ABAF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7">
    <w:name w:val="CB3999ABD44049AA9718802FE1AFA1DA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7">
    <w:name w:val="CB59FE84EDC143C390E8282ACBFB52FD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7">
    <w:name w:val="92F5AB982B644F52905A78E39D6D67EA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6">
    <w:name w:val="139477DBC7F74A1B8AEBAF3FB2627403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6">
    <w:name w:val="BB747300AFC44A91BD7FA6A8E02A05A4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6">
    <w:name w:val="0736D11FB2B545EDB08EB3F646AF82EC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6">
    <w:name w:val="D0C80BF5E6F04808B10B2524CE766C62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3">
    <w:name w:val="1E2B8CFAD6234C21907277425B43AC37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">
    <w:name w:val="2F90C9A2B214434C9F6360E420688BE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">
    <w:name w:val="54EE45C23342445299CEB12298EAF36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2">
    <w:name w:val="8AF3D611552F496FBCE5BA3A9D63A0311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4">
    <w:name w:val="1CB92B680E53402783F56096DB50A360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5">
    <w:name w:val="561CC165BA744957A0FBCC24B2E20D31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0">
    <w:name w:val="F653BB78C1DD4AE38BB2E2EE3A5EF190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4">
    <w:name w:val="D2B70BBC223543C3837C04558CED13C5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4">
    <w:name w:val="646B0CA727AB45E5B00DF9AA59ED00DD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4">
    <w:name w:val="D208B136DCD44A54BD30B4D0AF994750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4">
    <w:name w:val="98BD65FEF3F6401AAE9B195301AA5049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4">
    <w:name w:val="1D5FF453D88441748304D8B1A9715B7B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5">
    <w:name w:val="C94C19E4BCC9495DB4B499B4D612F0C5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8">
    <w:name w:val="2977F13965BD4D4492999E6F7FA65EC92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2">
    <w:name w:val="69FDE17E4B81488B929E0195F7EF76EE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3">
    <w:name w:val="5271FD860EB14C48B9C3CD090A16B7AC2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9">
    <w:name w:val="7DDBCE5206D64721A7585961CFB676BA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8">
    <w:name w:val="929552C21DC84F80B911B41F52CDDAD1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8">
    <w:name w:val="B3C982D8CD43478FBECAE53E84F088FC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8">
    <w:name w:val="226DB957F9D94B87B4D28A634FF3ABAF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8">
    <w:name w:val="CB3999ABD44049AA9718802FE1AFA1DA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8">
    <w:name w:val="CB59FE84EDC143C390E8282ACBFB52FD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8">
    <w:name w:val="92F5AB982B644F52905A78E39D6D67EA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7">
    <w:name w:val="139477DBC7F74A1B8AEBAF3FB2627403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7">
    <w:name w:val="BB747300AFC44A91BD7FA6A8E02A05A4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7">
    <w:name w:val="0736D11FB2B545EDB08EB3F646AF82EC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7">
    <w:name w:val="D0C80BF5E6F04808B10B2524CE766C62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4">
    <w:name w:val="1E2B8CFAD6234C21907277425B43AC37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">
    <w:name w:val="2F90C9A2B214434C9F6360E420688BE2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">
    <w:name w:val="54EE45C23342445299CEB12298EAF362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">
    <w:name w:val="323FB5B0606E44599FCF8787B4970C4A"/>
    <w:rsid w:val="00C2729A"/>
  </w:style>
  <w:style w:type="paragraph" w:customStyle="1" w:styleId="8AF3D611552F496FBCE5BA3A9D63A03113">
    <w:name w:val="8AF3D611552F496FBCE5BA3A9D63A0311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5">
    <w:name w:val="1CB92B680E53402783F56096DB50A360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6">
    <w:name w:val="561CC165BA744957A0FBCC24B2E20D31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1">
    <w:name w:val="F653BB78C1DD4AE38BB2E2EE3A5EF190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5">
    <w:name w:val="D2B70BBC223543C3837C04558CED13C5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5">
    <w:name w:val="646B0CA727AB45E5B00DF9AA59ED00DD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5">
    <w:name w:val="D208B136DCD44A54BD30B4D0AF994750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5">
    <w:name w:val="98BD65FEF3F6401AAE9B195301AA5049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5">
    <w:name w:val="1D5FF453D88441748304D8B1A9715B7B1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6">
    <w:name w:val="C94C19E4BCC9495DB4B499B4D612F0C5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29">
    <w:name w:val="2977F13965BD4D4492999E6F7FA65EC92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3">
    <w:name w:val="69FDE17E4B81488B929E0195F7EF76EE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4">
    <w:name w:val="5271FD860EB14C48B9C3CD090A16B7AC2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0">
    <w:name w:val="7DDBCE5206D64721A7585961CFB676BA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9">
    <w:name w:val="929552C21DC84F80B911B41F52CDDAD1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9">
    <w:name w:val="B3C982D8CD43478FBECAE53E84F088FC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9">
    <w:name w:val="226DB957F9D94B87B4D28A634FF3ABAF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9">
    <w:name w:val="CB3999ABD44049AA9718802FE1AFA1DA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9">
    <w:name w:val="CB59FE84EDC143C390E8282ACBFB52FD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9">
    <w:name w:val="92F5AB982B644F52905A78E39D6D67EA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8">
    <w:name w:val="139477DBC7F74A1B8AEBAF3FB2627403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8">
    <w:name w:val="BB747300AFC44A91BD7FA6A8E02A05A4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8">
    <w:name w:val="0736D11FB2B545EDB08EB3F646AF82EC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8">
    <w:name w:val="D0C80BF5E6F04808B10B2524CE766C628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5">
    <w:name w:val="1E2B8CFAD6234C21907277425B43AC37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2">
    <w:name w:val="2F90C9A2B214434C9F6360E420688BE2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2">
    <w:name w:val="54EE45C23342445299CEB12298EAF362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">
    <w:name w:val="323FB5B0606E44599FCF8787B4970C4A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">
    <w:name w:val="C8814371A4A94E0CBF6312873785B2DF"/>
    <w:rsid w:val="00C2729A"/>
  </w:style>
  <w:style w:type="paragraph" w:customStyle="1" w:styleId="417B0A2BEF45470090372F58497E62CD">
    <w:name w:val="417B0A2BEF45470090372F58497E62CD"/>
    <w:rsid w:val="00C2729A"/>
  </w:style>
  <w:style w:type="paragraph" w:customStyle="1" w:styleId="F3E62D7B6898474282167BF06BA63CA8">
    <w:name w:val="F3E62D7B6898474282167BF06BA63CA8"/>
    <w:rsid w:val="00C2729A"/>
  </w:style>
  <w:style w:type="paragraph" w:customStyle="1" w:styleId="8E212821D0E24EBD9C1B50F9131C6E3E">
    <w:name w:val="8E212821D0E24EBD9C1B50F9131C6E3E"/>
    <w:rsid w:val="00C2729A"/>
  </w:style>
  <w:style w:type="paragraph" w:customStyle="1" w:styleId="B6DB4F7C1C7F4D2E9625EC1B41AE2F40">
    <w:name w:val="B6DB4F7C1C7F4D2E9625EC1B41AE2F40"/>
    <w:rsid w:val="00C2729A"/>
  </w:style>
  <w:style w:type="paragraph" w:customStyle="1" w:styleId="486A273F686D457C9757B7F2AF162BF3">
    <w:name w:val="486A273F686D457C9757B7F2AF162BF3"/>
    <w:rsid w:val="00C2729A"/>
  </w:style>
  <w:style w:type="paragraph" w:customStyle="1" w:styleId="AE462DEB786B4585B00CC0AA274A360D">
    <w:name w:val="AE462DEB786B4585B00CC0AA274A360D"/>
    <w:rsid w:val="00C2729A"/>
  </w:style>
  <w:style w:type="paragraph" w:customStyle="1" w:styleId="6DF906DBB3F045878232A593FA72FAFB">
    <w:name w:val="6DF906DBB3F045878232A593FA72FAFB"/>
    <w:rsid w:val="00C2729A"/>
  </w:style>
  <w:style w:type="paragraph" w:customStyle="1" w:styleId="9ED460E8D50B4CE0B275C2ADC0F221A6">
    <w:name w:val="9ED460E8D50B4CE0B275C2ADC0F221A6"/>
    <w:rsid w:val="00C2729A"/>
  </w:style>
  <w:style w:type="paragraph" w:customStyle="1" w:styleId="3B943B2660114FC3AAB6EF89AB44FD9A">
    <w:name w:val="3B943B2660114FC3AAB6EF89AB44FD9A"/>
    <w:rsid w:val="00C2729A"/>
  </w:style>
  <w:style w:type="paragraph" w:customStyle="1" w:styleId="FAC09A45248A46F78EBEAEA7E73B5B69">
    <w:name w:val="FAC09A45248A46F78EBEAEA7E73B5B69"/>
    <w:rsid w:val="00C2729A"/>
  </w:style>
  <w:style w:type="paragraph" w:customStyle="1" w:styleId="65BCC79F248E452CB62602B1E3712195">
    <w:name w:val="65BCC79F248E452CB62602B1E3712195"/>
    <w:rsid w:val="00C2729A"/>
  </w:style>
  <w:style w:type="paragraph" w:customStyle="1" w:styleId="726A23672EAE4423AE05A51569A32BCC">
    <w:name w:val="726A23672EAE4423AE05A51569A32BCC"/>
    <w:rsid w:val="00C2729A"/>
  </w:style>
  <w:style w:type="paragraph" w:customStyle="1" w:styleId="03B5E5E889F542ED917684D8A35ED393">
    <w:name w:val="03B5E5E889F542ED917684D8A35ED393"/>
    <w:rsid w:val="00C2729A"/>
  </w:style>
  <w:style w:type="paragraph" w:customStyle="1" w:styleId="4DAD27A1F33341A4BD1CB7256720D0C0">
    <w:name w:val="4DAD27A1F33341A4BD1CB7256720D0C0"/>
    <w:rsid w:val="00C2729A"/>
  </w:style>
  <w:style w:type="paragraph" w:customStyle="1" w:styleId="497EA5087718457F9883C95593C928AE">
    <w:name w:val="497EA5087718457F9883C95593C928AE"/>
    <w:rsid w:val="00C2729A"/>
  </w:style>
  <w:style w:type="paragraph" w:customStyle="1" w:styleId="95A22AF0E45F4999BF41A71A5617E001">
    <w:name w:val="95A22AF0E45F4999BF41A71A5617E001"/>
    <w:rsid w:val="00C2729A"/>
  </w:style>
  <w:style w:type="paragraph" w:customStyle="1" w:styleId="DFB4AF875D724B9EBADF7A83ABE804D8">
    <w:name w:val="DFB4AF875D724B9EBADF7A83ABE804D8"/>
    <w:rsid w:val="00C2729A"/>
  </w:style>
  <w:style w:type="paragraph" w:customStyle="1" w:styleId="96E9B291DD4449A39CC08ACF3CC37E21">
    <w:name w:val="96E9B291DD4449A39CC08ACF3CC37E21"/>
    <w:rsid w:val="00C2729A"/>
  </w:style>
  <w:style w:type="paragraph" w:customStyle="1" w:styleId="E74D54D43E3D47C7AF26BEE054F230F7">
    <w:name w:val="E74D54D43E3D47C7AF26BEE054F230F7"/>
    <w:rsid w:val="00C2729A"/>
  </w:style>
  <w:style w:type="paragraph" w:customStyle="1" w:styleId="31BF76E0C05D47C4B2E6A158F99CE8FC">
    <w:name w:val="31BF76E0C05D47C4B2E6A158F99CE8FC"/>
    <w:rsid w:val="00C2729A"/>
  </w:style>
  <w:style w:type="paragraph" w:customStyle="1" w:styleId="AA682456A18945179F868E9E50179C99">
    <w:name w:val="AA682456A18945179F868E9E50179C99"/>
    <w:rsid w:val="00C2729A"/>
  </w:style>
  <w:style w:type="paragraph" w:customStyle="1" w:styleId="78D28BC8635345F1BFE6CE63B8423206">
    <w:name w:val="78D28BC8635345F1BFE6CE63B8423206"/>
    <w:rsid w:val="00C2729A"/>
  </w:style>
  <w:style w:type="paragraph" w:customStyle="1" w:styleId="13AF58E6BE7849AABB23BE95065441EB">
    <w:name w:val="13AF58E6BE7849AABB23BE95065441EB"/>
    <w:rsid w:val="00C2729A"/>
  </w:style>
  <w:style w:type="paragraph" w:customStyle="1" w:styleId="1E352DC0CC49413CB317AEB9A582B811">
    <w:name w:val="1E352DC0CC49413CB317AEB9A582B811"/>
    <w:rsid w:val="00C2729A"/>
  </w:style>
  <w:style w:type="paragraph" w:customStyle="1" w:styleId="877229CC8EF348DD9EC0A8AD35212DB2">
    <w:name w:val="877229CC8EF348DD9EC0A8AD35212DB2"/>
    <w:rsid w:val="00C2729A"/>
  </w:style>
  <w:style w:type="paragraph" w:customStyle="1" w:styleId="12EA68988CAE4BC1B87453A1419F5C4B">
    <w:name w:val="12EA68988CAE4BC1B87453A1419F5C4B"/>
    <w:rsid w:val="00C2729A"/>
  </w:style>
  <w:style w:type="paragraph" w:customStyle="1" w:styleId="9A4B56069E9E4511821BD5E8FFF4DC53">
    <w:name w:val="9A4B56069E9E4511821BD5E8FFF4DC53"/>
    <w:rsid w:val="00C2729A"/>
  </w:style>
  <w:style w:type="paragraph" w:customStyle="1" w:styleId="3B50727A6F3344449D6AAB3031A127C7">
    <w:name w:val="3B50727A6F3344449D6AAB3031A127C7"/>
    <w:rsid w:val="00C2729A"/>
  </w:style>
  <w:style w:type="paragraph" w:customStyle="1" w:styleId="E2484886172546189EEA69A0ACACBF9D">
    <w:name w:val="E2484886172546189EEA69A0ACACBF9D"/>
    <w:rsid w:val="00C2729A"/>
  </w:style>
  <w:style w:type="paragraph" w:customStyle="1" w:styleId="8AF3D611552F496FBCE5BA3A9D63A03114">
    <w:name w:val="8AF3D611552F496FBCE5BA3A9D63A0311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6">
    <w:name w:val="1CB92B680E53402783F56096DB50A360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7">
    <w:name w:val="561CC165BA744957A0FBCC24B2E20D311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2">
    <w:name w:val="F653BB78C1DD4AE38BB2E2EE3A5EF1901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6">
    <w:name w:val="D2B70BBC223543C3837C04558CED13C5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6">
    <w:name w:val="646B0CA727AB45E5B00DF9AA59ED00DD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6">
    <w:name w:val="D208B136DCD44A54BD30B4D0AF994750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6">
    <w:name w:val="98BD65FEF3F6401AAE9B195301AA5049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6">
    <w:name w:val="1D5FF453D88441748304D8B1A9715B7B1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7">
    <w:name w:val="C94C19E4BCC9495DB4B499B4D612F0C57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0">
    <w:name w:val="2977F13965BD4D4492999E6F7FA65EC93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4">
    <w:name w:val="69FDE17E4B81488B929E0195F7EF76EE4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5">
    <w:name w:val="5271FD860EB14C48B9C3CD090A16B7AC25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1">
    <w:name w:val="7DDBCE5206D64721A7585961CFB676BA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0">
    <w:name w:val="929552C21DC84F80B911B41F52CDDAD1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0">
    <w:name w:val="B3C982D8CD43478FBECAE53E84F088FC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0">
    <w:name w:val="226DB957F9D94B87B4D28A634FF3ABAF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0">
    <w:name w:val="CB3999ABD44049AA9718802FE1AFA1DA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0">
    <w:name w:val="CB59FE84EDC143C390E8282ACBFB52FD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0">
    <w:name w:val="92F5AB982B644F52905A78E39D6D67EA10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9">
    <w:name w:val="139477DBC7F74A1B8AEBAF3FB2627403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9">
    <w:name w:val="BB747300AFC44A91BD7FA6A8E02A05A4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9">
    <w:name w:val="0736D11FB2B545EDB08EB3F646AF82EC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9">
    <w:name w:val="D0C80BF5E6F04808B10B2524CE766C629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6">
    <w:name w:val="1E2B8CFAD6234C21907277425B43AC376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3">
    <w:name w:val="2F90C9A2B214434C9F6360E420688BE2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3">
    <w:name w:val="54EE45C23342445299CEB12298EAF3623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2">
    <w:name w:val="323FB5B0606E44599FCF8787B4970C4A2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">
    <w:name w:val="C8814371A4A94E0CBF6312873785B2DF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">
    <w:name w:val="417B0A2BEF45470090372F58497E62CD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">
    <w:name w:val="F3E62D7B6898474282167BF06BA63CA8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">
    <w:name w:val="8E212821D0E24EBD9C1B50F9131C6E3E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">
    <w:name w:val="B6DB4F7C1C7F4D2E9625EC1B41AE2F40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">
    <w:name w:val="486A273F686D457C9757B7F2AF162BF3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">
    <w:name w:val="AE462DEB786B4585B00CC0AA274A360D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">
    <w:name w:val="6DF906DBB3F045878232A593FA72FAFB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">
    <w:name w:val="9ED460E8D50B4CE0B275C2ADC0F221A6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">
    <w:name w:val="3B943B2660114FC3AAB6EF89AB44FD9A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">
    <w:name w:val="65BCC79F248E452CB62602B1E3712195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">
    <w:name w:val="FAC09A45248A46F78EBEAEA7E73B5B69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">
    <w:name w:val="726A23672EAE4423AE05A51569A32BCC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">
    <w:name w:val="497EA5087718457F9883C95593C928AE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">
    <w:name w:val="03B5E5E889F542ED917684D8A35ED393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">
    <w:name w:val="95A22AF0E45F4999BF41A71A5617E00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">
    <w:name w:val="4DAD27A1F33341A4BD1CB7256720D0C0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">
    <w:name w:val="DFB4AF875D724B9EBADF7A83ABE804D8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">
    <w:name w:val="78D28BC8635345F1BFE6CE63B8423206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">
    <w:name w:val="96E9B291DD4449A39CC08ACF3CC37E2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">
    <w:name w:val="13AF58E6BE7849AABB23BE95065441EB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">
    <w:name w:val="E74D54D43E3D47C7AF26BEE054F230F7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">
    <w:name w:val="1E352DC0CC49413CB317AEB9A582B811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">
    <w:name w:val="31BF76E0C05D47C4B2E6A158F99CE8FC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">
    <w:name w:val="877229CC8EF348DD9EC0A8AD35212DB2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">
    <w:name w:val="9A4B56069E9E4511821BD5E8FFF4DC53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1">
    <w:name w:val="12EA68988CAE4BC1B87453A1419F5C4B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1">
    <w:name w:val="E2484886172546189EEA69A0ACACBF9D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1">
    <w:name w:val="3B50727A6F3344449D6AAB3031A127C71"/>
    <w:rsid w:val="00C2729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5">
    <w:name w:val="8AF3D611552F496FBCE5BA3A9D63A031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7">
    <w:name w:val="1CB92B680E53402783F56096DB50A360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8">
    <w:name w:val="561CC165BA744957A0FBCC24B2E20D31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3">
    <w:name w:val="F653BB78C1DD4AE38BB2E2EE3A5EF190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7">
    <w:name w:val="D2B70BBC223543C3837C04558CED13C5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7">
    <w:name w:val="646B0CA727AB45E5B00DF9AA59ED00DD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7">
    <w:name w:val="D208B136DCD44A54BD30B4D0AF994750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7">
    <w:name w:val="98BD65FEF3F6401AAE9B195301AA5049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7">
    <w:name w:val="1D5FF453D88441748304D8B1A9715B7B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8">
    <w:name w:val="C94C19E4BCC9495DB4B499B4D612F0C5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1">
    <w:name w:val="2977F13965BD4D4492999E6F7FA65EC93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5">
    <w:name w:val="69FDE17E4B81488B929E0195F7EF76EE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6">
    <w:name w:val="5271FD860EB14C48B9C3CD090A16B7AC2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2">
    <w:name w:val="7DDBCE5206D64721A7585961CFB676BA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1">
    <w:name w:val="929552C21DC84F80B911B41F52CDDAD1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1">
    <w:name w:val="B3C982D8CD43478FBECAE53E84F088FC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1">
    <w:name w:val="226DB957F9D94B87B4D28A634FF3ABAF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1">
    <w:name w:val="CB3999ABD44049AA9718802FE1AFA1DA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1">
    <w:name w:val="CB59FE84EDC143C390E8282ACBFB52FD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1">
    <w:name w:val="92F5AB982B644F52905A78E39D6D67EA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0">
    <w:name w:val="139477DBC7F74A1B8AEBAF3FB2627403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0">
    <w:name w:val="BB747300AFC44A91BD7FA6A8E02A05A4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0">
    <w:name w:val="0736D11FB2B545EDB08EB3F646AF82EC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0">
    <w:name w:val="D0C80BF5E6F04808B10B2524CE766C62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7">
    <w:name w:val="1E2B8CFAD6234C21907277425B43AC37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4">
    <w:name w:val="2F90C9A2B214434C9F6360E420688BE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4">
    <w:name w:val="54EE45C23342445299CEB12298EAF36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3">
    <w:name w:val="323FB5B0606E44599FCF8787B4970C4A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2">
    <w:name w:val="C8814371A4A94E0CBF6312873785B2DF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2">
    <w:name w:val="417B0A2BEF45470090372F58497E62CD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2">
    <w:name w:val="F3E62D7B6898474282167BF06BA63CA8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2">
    <w:name w:val="8E212821D0E24EBD9C1B50F9131C6E3E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2">
    <w:name w:val="B6DB4F7C1C7F4D2E9625EC1B41AE2F40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2">
    <w:name w:val="486A273F686D457C9757B7F2AF162BF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2">
    <w:name w:val="AE462DEB786B4585B00CC0AA274A360D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2">
    <w:name w:val="6DF906DBB3F045878232A593FA72FAFB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2">
    <w:name w:val="9ED460E8D50B4CE0B275C2ADC0F221A6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2">
    <w:name w:val="3B943B2660114FC3AAB6EF89AB44FD9A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2">
    <w:name w:val="65BCC79F248E452CB62602B1E3712195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2">
    <w:name w:val="FAC09A45248A46F78EBEAEA7E73B5B69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2">
    <w:name w:val="726A23672EAE4423AE05A51569A32BCC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2">
    <w:name w:val="497EA5087718457F9883C95593C928AE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2">
    <w:name w:val="03B5E5E889F542ED917684D8A35ED39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2">
    <w:name w:val="95A22AF0E45F4999BF41A71A5617E00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2">
    <w:name w:val="4DAD27A1F33341A4BD1CB7256720D0C0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2">
    <w:name w:val="DFB4AF875D724B9EBADF7A83ABE804D8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2">
    <w:name w:val="78D28BC8635345F1BFE6CE63B8423206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2">
    <w:name w:val="96E9B291DD4449A39CC08ACF3CC37E2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2">
    <w:name w:val="13AF58E6BE7849AABB23BE95065441EB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2">
    <w:name w:val="E74D54D43E3D47C7AF26BEE054F230F7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2">
    <w:name w:val="1E352DC0CC49413CB317AEB9A582B81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2">
    <w:name w:val="31BF76E0C05D47C4B2E6A158F99CE8FC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2">
    <w:name w:val="877229CC8EF348DD9EC0A8AD35212DB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2">
    <w:name w:val="9A4B56069E9E4511821BD5E8FFF4DC5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2">
    <w:name w:val="12EA68988CAE4BC1B87453A1419F5C4B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2">
    <w:name w:val="E2484886172546189EEA69A0ACACBF9D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2">
    <w:name w:val="3B50727A6F3344449D6AAB3031A127C7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6">
    <w:name w:val="8AF3D611552F496FBCE5BA3A9D63A031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8">
    <w:name w:val="1CB92B680E53402783F56096DB50A360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19">
    <w:name w:val="561CC165BA744957A0FBCC24B2E20D31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4">
    <w:name w:val="F653BB78C1DD4AE38BB2E2EE3A5EF190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8">
    <w:name w:val="D2B70BBC223543C3837C04558CED13C5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8">
    <w:name w:val="646B0CA727AB45E5B00DF9AA59ED00DD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8">
    <w:name w:val="D208B136DCD44A54BD30B4D0AF994750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8">
    <w:name w:val="98BD65FEF3F6401AAE9B195301AA5049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8">
    <w:name w:val="1D5FF453D88441748304D8B1A9715B7B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9">
    <w:name w:val="C94C19E4BCC9495DB4B499B4D612F0C5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2">
    <w:name w:val="2977F13965BD4D4492999E6F7FA65EC9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6">
    <w:name w:val="69FDE17E4B81488B929E0195F7EF76EE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7">
    <w:name w:val="5271FD860EB14C48B9C3CD090A16B7AC2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3">
    <w:name w:val="7DDBCE5206D64721A7585961CFB676BA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2">
    <w:name w:val="929552C21DC84F80B911B41F52CDDAD1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2">
    <w:name w:val="B3C982D8CD43478FBECAE53E84F088FC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2">
    <w:name w:val="226DB957F9D94B87B4D28A634FF3ABAF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2">
    <w:name w:val="CB3999ABD44049AA9718802FE1AFA1DA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2">
    <w:name w:val="CB59FE84EDC143C390E8282ACBFB52FD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2">
    <w:name w:val="92F5AB982B644F52905A78E39D6D67EA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1">
    <w:name w:val="139477DBC7F74A1B8AEBAF3FB2627403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1">
    <w:name w:val="BB747300AFC44A91BD7FA6A8E02A05A4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1">
    <w:name w:val="0736D11FB2B545EDB08EB3F646AF82EC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1">
    <w:name w:val="D0C80BF5E6F04808B10B2524CE766C62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8">
    <w:name w:val="1E2B8CFAD6234C21907277425B43AC37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5">
    <w:name w:val="2F90C9A2B214434C9F6360E420688BE2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5">
    <w:name w:val="54EE45C23342445299CEB12298EAF362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4">
    <w:name w:val="323FB5B0606E44599FCF8787B4970C4A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3">
    <w:name w:val="C8814371A4A94E0CBF6312873785B2DF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3">
    <w:name w:val="417B0A2BEF45470090372F58497E62CD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3">
    <w:name w:val="F3E62D7B6898474282167BF06BA63CA8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3">
    <w:name w:val="8E212821D0E24EBD9C1B50F9131C6E3E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3">
    <w:name w:val="B6DB4F7C1C7F4D2E9625EC1B41AE2F40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3">
    <w:name w:val="486A273F686D457C9757B7F2AF162BF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3">
    <w:name w:val="AE462DEB786B4585B00CC0AA274A360D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3">
    <w:name w:val="6DF906DBB3F045878232A593FA72FAFB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3">
    <w:name w:val="9ED460E8D50B4CE0B275C2ADC0F221A6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3">
    <w:name w:val="3B943B2660114FC3AAB6EF89AB44FD9A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3">
    <w:name w:val="65BCC79F248E452CB62602B1E3712195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3">
    <w:name w:val="FAC09A45248A46F78EBEAEA7E73B5B69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3">
    <w:name w:val="726A23672EAE4423AE05A51569A32BCC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3">
    <w:name w:val="497EA5087718457F9883C95593C928AE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3">
    <w:name w:val="03B5E5E889F542ED917684D8A35ED39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3">
    <w:name w:val="95A22AF0E45F4999BF41A71A5617E00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3">
    <w:name w:val="4DAD27A1F33341A4BD1CB7256720D0C0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3">
    <w:name w:val="DFB4AF875D724B9EBADF7A83ABE804D8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3">
    <w:name w:val="78D28BC8635345F1BFE6CE63B8423206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3">
    <w:name w:val="96E9B291DD4449A39CC08ACF3CC37E2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3">
    <w:name w:val="13AF58E6BE7849AABB23BE95065441EB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3">
    <w:name w:val="E74D54D43E3D47C7AF26BEE054F230F7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3">
    <w:name w:val="1E352DC0CC49413CB317AEB9A582B81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3">
    <w:name w:val="31BF76E0C05D47C4B2E6A158F99CE8FC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3">
    <w:name w:val="877229CC8EF348DD9EC0A8AD35212DB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3">
    <w:name w:val="9A4B56069E9E4511821BD5E8FFF4DC5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3">
    <w:name w:val="12EA68988CAE4BC1B87453A1419F5C4B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3">
    <w:name w:val="E2484886172546189EEA69A0ACACBF9D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3">
    <w:name w:val="3B50727A6F3344449D6AAB3031A127C7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7">
    <w:name w:val="8AF3D611552F496FBCE5BA3A9D63A031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19">
    <w:name w:val="1CB92B680E53402783F56096DB50A360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0">
    <w:name w:val="561CC165BA744957A0FBCC24B2E20D31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5">
    <w:name w:val="F653BB78C1DD4AE38BB2E2EE3A5EF190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19">
    <w:name w:val="D2B70BBC223543C3837C04558CED13C5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19">
    <w:name w:val="646B0CA727AB45E5B00DF9AA59ED00DD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19">
    <w:name w:val="D208B136DCD44A54BD30B4D0AF994750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19">
    <w:name w:val="98BD65FEF3F6401AAE9B195301AA5049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19">
    <w:name w:val="1D5FF453D88441748304D8B1A9715B7B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0">
    <w:name w:val="C94C19E4BCC9495DB4B499B4D612F0C5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3">
    <w:name w:val="2977F13965BD4D4492999E6F7FA65EC9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7">
    <w:name w:val="69FDE17E4B81488B929E0195F7EF76EE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8">
    <w:name w:val="5271FD860EB14C48B9C3CD090A16B7AC2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4">
    <w:name w:val="7DDBCE5206D64721A7585961CFB676BA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3">
    <w:name w:val="929552C21DC84F80B911B41F52CDDAD1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3">
    <w:name w:val="B3C982D8CD43478FBECAE53E84F088FC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3">
    <w:name w:val="226DB957F9D94B87B4D28A634FF3ABAF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3">
    <w:name w:val="CB3999ABD44049AA9718802FE1AFA1DA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3">
    <w:name w:val="CB59FE84EDC143C390E8282ACBFB52FD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3">
    <w:name w:val="92F5AB982B644F52905A78E39D6D67EA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2">
    <w:name w:val="139477DBC7F74A1B8AEBAF3FB2627403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2">
    <w:name w:val="BB747300AFC44A91BD7FA6A8E02A05A4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2">
    <w:name w:val="0736D11FB2B545EDB08EB3F646AF82EC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2">
    <w:name w:val="D0C80BF5E6F04808B10B2524CE766C62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9">
    <w:name w:val="1E2B8CFAD6234C21907277425B43AC37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6">
    <w:name w:val="2F90C9A2B214434C9F6360E420688BE2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6">
    <w:name w:val="54EE45C23342445299CEB12298EAF362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5">
    <w:name w:val="323FB5B0606E44599FCF8787B4970C4A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4">
    <w:name w:val="C8814371A4A94E0CBF6312873785B2DF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4">
    <w:name w:val="417B0A2BEF45470090372F58497E62CD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4">
    <w:name w:val="F3E62D7B6898474282167BF06BA63CA8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4">
    <w:name w:val="8E212821D0E24EBD9C1B50F9131C6E3E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4">
    <w:name w:val="B6DB4F7C1C7F4D2E9625EC1B41AE2F40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4">
    <w:name w:val="486A273F686D457C9757B7F2AF162BF3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4">
    <w:name w:val="AE462DEB786B4585B00CC0AA274A360D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4">
    <w:name w:val="6DF906DBB3F045878232A593FA72FAFB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4">
    <w:name w:val="9ED460E8D50B4CE0B275C2ADC0F221A6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4">
    <w:name w:val="3B943B2660114FC3AAB6EF89AB44FD9A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4">
    <w:name w:val="65BCC79F248E452CB62602B1E3712195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4">
    <w:name w:val="FAC09A45248A46F78EBEAEA7E73B5B69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4">
    <w:name w:val="726A23672EAE4423AE05A51569A32BCC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4">
    <w:name w:val="497EA5087718457F9883C95593C928AE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4">
    <w:name w:val="03B5E5E889F542ED917684D8A35ED393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4">
    <w:name w:val="95A22AF0E45F4999BF41A71A5617E00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4">
    <w:name w:val="4DAD27A1F33341A4BD1CB7256720D0C0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4">
    <w:name w:val="DFB4AF875D724B9EBADF7A83ABE804D8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4">
    <w:name w:val="78D28BC8635345F1BFE6CE63B8423206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4">
    <w:name w:val="96E9B291DD4449A39CC08ACF3CC37E2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4">
    <w:name w:val="13AF58E6BE7849AABB23BE95065441EB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4">
    <w:name w:val="E74D54D43E3D47C7AF26BEE054F230F7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4">
    <w:name w:val="1E352DC0CC49413CB317AEB9A582B81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4">
    <w:name w:val="31BF76E0C05D47C4B2E6A158F99CE8FC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4">
    <w:name w:val="877229CC8EF348DD9EC0A8AD35212DB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4">
    <w:name w:val="9A4B56069E9E4511821BD5E8FFF4DC53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4">
    <w:name w:val="12EA68988CAE4BC1B87453A1419F5C4B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4">
    <w:name w:val="E2484886172546189EEA69A0ACACBF9D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4">
    <w:name w:val="3B50727A6F3344449D6AAB3031A127C7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8">
    <w:name w:val="8AF3D611552F496FBCE5BA3A9D63A031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0">
    <w:name w:val="1CB92B680E53402783F56096DB50A360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1">
    <w:name w:val="561CC165BA744957A0FBCC24B2E20D31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6">
    <w:name w:val="F653BB78C1DD4AE38BB2E2EE3A5EF190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0">
    <w:name w:val="D2B70BBC223543C3837C04558CED13C5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0">
    <w:name w:val="646B0CA727AB45E5B00DF9AA59ED00DD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0">
    <w:name w:val="D208B136DCD44A54BD30B4D0AF994750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0">
    <w:name w:val="98BD65FEF3F6401AAE9B195301AA5049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0">
    <w:name w:val="1D5FF453D88441748304D8B1A9715B7B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1">
    <w:name w:val="C94C19E4BCC9495DB4B499B4D612F0C5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4">
    <w:name w:val="2977F13965BD4D4492999E6F7FA65EC93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8">
    <w:name w:val="69FDE17E4B81488B929E0195F7EF76EE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29">
    <w:name w:val="5271FD860EB14C48B9C3CD090A16B7AC2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5">
    <w:name w:val="7DDBCE5206D64721A7585961CFB676BA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4">
    <w:name w:val="929552C21DC84F80B911B41F52CDDAD1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4">
    <w:name w:val="B3C982D8CD43478FBECAE53E84F088FC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4">
    <w:name w:val="226DB957F9D94B87B4D28A634FF3ABAF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4">
    <w:name w:val="CB3999ABD44049AA9718802FE1AFA1DA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4">
    <w:name w:val="CB59FE84EDC143C390E8282ACBFB52FD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4">
    <w:name w:val="92F5AB982B644F52905A78E39D6D67EA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3">
    <w:name w:val="139477DBC7F74A1B8AEBAF3FB2627403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3">
    <w:name w:val="BB747300AFC44A91BD7FA6A8E02A05A4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3">
    <w:name w:val="0736D11FB2B545EDB08EB3F646AF82EC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3">
    <w:name w:val="D0C80BF5E6F04808B10B2524CE766C62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0">
    <w:name w:val="1E2B8CFAD6234C21907277425B43AC37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7">
    <w:name w:val="2F90C9A2B214434C9F6360E420688BE2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7">
    <w:name w:val="54EE45C23342445299CEB12298EAF362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6">
    <w:name w:val="323FB5B0606E44599FCF8787B4970C4A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5">
    <w:name w:val="C8814371A4A94E0CBF6312873785B2DF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5">
    <w:name w:val="417B0A2BEF45470090372F58497E62CD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5">
    <w:name w:val="F3E62D7B6898474282167BF06BA63CA8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5">
    <w:name w:val="8E212821D0E24EBD9C1B50F9131C6E3E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5">
    <w:name w:val="B6DB4F7C1C7F4D2E9625EC1B41AE2F40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5">
    <w:name w:val="486A273F686D457C9757B7F2AF162BF3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5">
    <w:name w:val="AE462DEB786B4585B00CC0AA274A360D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5">
    <w:name w:val="6DF906DBB3F045878232A593FA72FAFB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5">
    <w:name w:val="9ED460E8D50B4CE0B275C2ADC0F221A6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5">
    <w:name w:val="3B943B2660114FC3AAB6EF89AB44FD9A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5">
    <w:name w:val="65BCC79F248E452CB62602B1E3712195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5">
    <w:name w:val="FAC09A45248A46F78EBEAEA7E73B5B69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5">
    <w:name w:val="726A23672EAE4423AE05A51569A32BCC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5">
    <w:name w:val="497EA5087718457F9883C95593C928AE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5">
    <w:name w:val="03B5E5E889F542ED917684D8A35ED393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5">
    <w:name w:val="95A22AF0E45F4999BF41A71A5617E00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5">
    <w:name w:val="4DAD27A1F33341A4BD1CB7256720D0C0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5">
    <w:name w:val="DFB4AF875D724B9EBADF7A83ABE804D8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5">
    <w:name w:val="78D28BC8635345F1BFE6CE63B8423206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5">
    <w:name w:val="96E9B291DD4449A39CC08ACF3CC37E2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5">
    <w:name w:val="13AF58E6BE7849AABB23BE95065441EB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5">
    <w:name w:val="E74D54D43E3D47C7AF26BEE054F230F7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5">
    <w:name w:val="1E352DC0CC49413CB317AEB9A582B81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5">
    <w:name w:val="31BF76E0C05D47C4B2E6A158F99CE8FC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5">
    <w:name w:val="877229CC8EF348DD9EC0A8AD35212DB2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5">
    <w:name w:val="9A4B56069E9E4511821BD5E8FFF4DC53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5">
    <w:name w:val="12EA68988CAE4BC1B87453A1419F5C4B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5">
    <w:name w:val="E2484886172546189EEA69A0ACACBF9D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5">
    <w:name w:val="3B50727A6F3344449D6AAB3031A127C7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19">
    <w:name w:val="8AF3D611552F496FBCE5BA3A9D63A031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1">
    <w:name w:val="1CB92B680E53402783F56096DB50A360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2">
    <w:name w:val="561CC165BA744957A0FBCC24B2E20D31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7">
    <w:name w:val="F653BB78C1DD4AE38BB2E2EE3A5EF190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1">
    <w:name w:val="D2B70BBC223543C3837C04558CED13C5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1">
    <w:name w:val="646B0CA727AB45E5B00DF9AA59ED00DD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1">
    <w:name w:val="D208B136DCD44A54BD30B4D0AF994750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1">
    <w:name w:val="98BD65FEF3F6401AAE9B195301AA5049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1">
    <w:name w:val="1D5FF453D88441748304D8B1A9715B7B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2">
    <w:name w:val="C94C19E4BCC9495DB4B499B4D612F0C5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5">
    <w:name w:val="2977F13965BD4D4492999E6F7FA65EC93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9">
    <w:name w:val="69FDE17E4B81488B929E0195F7EF76EE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0">
    <w:name w:val="5271FD860EB14C48B9C3CD090A16B7AC3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6">
    <w:name w:val="7DDBCE5206D64721A7585961CFB676BA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5">
    <w:name w:val="929552C21DC84F80B911B41F52CDDAD1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5">
    <w:name w:val="B3C982D8CD43478FBECAE53E84F088FC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5">
    <w:name w:val="226DB957F9D94B87B4D28A634FF3ABAF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5">
    <w:name w:val="CB3999ABD44049AA9718802FE1AFA1DA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5">
    <w:name w:val="CB59FE84EDC143C390E8282ACBFB52FD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5">
    <w:name w:val="92F5AB982B644F52905A78E39D6D67EA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4">
    <w:name w:val="139477DBC7F74A1B8AEBAF3FB2627403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4">
    <w:name w:val="BB747300AFC44A91BD7FA6A8E02A05A4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4">
    <w:name w:val="0736D11FB2B545EDB08EB3F646AF82EC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4">
    <w:name w:val="D0C80BF5E6F04808B10B2524CE766C62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1">
    <w:name w:val="1E2B8CFAD6234C21907277425B43AC37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8">
    <w:name w:val="2F90C9A2B214434C9F6360E420688BE2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8">
    <w:name w:val="54EE45C23342445299CEB12298EAF362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7">
    <w:name w:val="323FB5B0606E44599FCF8787B4970C4A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6">
    <w:name w:val="C8814371A4A94E0CBF6312873785B2DF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6">
    <w:name w:val="417B0A2BEF45470090372F58497E62CD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6">
    <w:name w:val="F3E62D7B6898474282167BF06BA63CA8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6">
    <w:name w:val="8E212821D0E24EBD9C1B50F9131C6E3E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6">
    <w:name w:val="B6DB4F7C1C7F4D2E9625EC1B41AE2F40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6">
    <w:name w:val="486A273F686D457C9757B7F2AF162BF3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6">
    <w:name w:val="AE462DEB786B4585B00CC0AA274A360D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6">
    <w:name w:val="6DF906DBB3F045878232A593FA72FAFB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6">
    <w:name w:val="9ED460E8D50B4CE0B275C2ADC0F221A6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6">
    <w:name w:val="3B943B2660114FC3AAB6EF89AB44FD9A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6">
    <w:name w:val="65BCC79F248E452CB62602B1E3712195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6">
    <w:name w:val="FAC09A45248A46F78EBEAEA7E73B5B69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6">
    <w:name w:val="726A23672EAE4423AE05A51569A32BCC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6">
    <w:name w:val="497EA5087718457F9883C95593C928AE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6">
    <w:name w:val="03B5E5E889F542ED917684D8A35ED393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6">
    <w:name w:val="95A22AF0E45F4999BF41A71A5617E00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6">
    <w:name w:val="4DAD27A1F33341A4BD1CB7256720D0C0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6">
    <w:name w:val="DFB4AF875D724B9EBADF7A83ABE804D8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6">
    <w:name w:val="78D28BC8635345F1BFE6CE63B8423206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6">
    <w:name w:val="96E9B291DD4449A39CC08ACF3CC37E2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6">
    <w:name w:val="13AF58E6BE7849AABB23BE95065441EB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6">
    <w:name w:val="E74D54D43E3D47C7AF26BEE054F230F7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6">
    <w:name w:val="1E352DC0CC49413CB317AEB9A582B81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6">
    <w:name w:val="31BF76E0C05D47C4B2E6A158F99CE8FC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6">
    <w:name w:val="877229CC8EF348DD9EC0A8AD35212DB2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6">
    <w:name w:val="9A4B56069E9E4511821BD5E8FFF4DC53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6">
    <w:name w:val="12EA68988CAE4BC1B87453A1419F5C4B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6">
    <w:name w:val="E2484886172546189EEA69A0ACACBF9D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6">
    <w:name w:val="3B50727A6F3344449D6AAB3031A127C7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0">
    <w:name w:val="8AF3D611552F496FBCE5BA3A9D63A031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2">
    <w:name w:val="1CB92B680E53402783F56096DB50A360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3">
    <w:name w:val="561CC165BA744957A0FBCC24B2E20D31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8">
    <w:name w:val="F653BB78C1DD4AE38BB2E2EE3A5EF190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2">
    <w:name w:val="D2B70BBC223543C3837C04558CED13C5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2">
    <w:name w:val="646B0CA727AB45E5B00DF9AA59ED00DD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2">
    <w:name w:val="D208B136DCD44A54BD30B4D0AF994750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2">
    <w:name w:val="98BD65FEF3F6401AAE9B195301AA5049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2">
    <w:name w:val="1D5FF453D88441748304D8B1A9715B7B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3">
    <w:name w:val="C94C19E4BCC9495DB4B499B4D612F0C5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6">
    <w:name w:val="2977F13965BD4D4492999E6F7FA65EC93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0">
    <w:name w:val="69FDE17E4B81488B929E0195F7EF76EE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1">
    <w:name w:val="5271FD860EB14C48B9C3CD090A16B7AC3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7">
    <w:name w:val="7DDBCE5206D64721A7585961CFB676BA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6">
    <w:name w:val="929552C21DC84F80B911B41F52CDDAD1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6">
    <w:name w:val="B3C982D8CD43478FBECAE53E84F088FC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6">
    <w:name w:val="226DB957F9D94B87B4D28A634FF3ABAF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6">
    <w:name w:val="CB3999ABD44049AA9718802FE1AFA1DA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6">
    <w:name w:val="CB59FE84EDC143C390E8282ACBFB52FD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6">
    <w:name w:val="92F5AB982B644F52905A78E39D6D67EA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5">
    <w:name w:val="139477DBC7F74A1B8AEBAF3FB2627403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5">
    <w:name w:val="BB747300AFC44A91BD7FA6A8E02A05A4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5">
    <w:name w:val="0736D11FB2B545EDB08EB3F646AF82EC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5">
    <w:name w:val="D0C80BF5E6F04808B10B2524CE766C62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2">
    <w:name w:val="1E2B8CFAD6234C21907277425B43AC37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9">
    <w:name w:val="2F90C9A2B214434C9F6360E420688BE2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9">
    <w:name w:val="54EE45C23342445299CEB12298EAF362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8">
    <w:name w:val="323FB5B0606E44599FCF8787B4970C4A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7">
    <w:name w:val="C8814371A4A94E0CBF6312873785B2DF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7">
    <w:name w:val="417B0A2BEF45470090372F58497E62CD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7">
    <w:name w:val="F3E62D7B6898474282167BF06BA63CA8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7">
    <w:name w:val="8E212821D0E24EBD9C1B50F9131C6E3E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7">
    <w:name w:val="B6DB4F7C1C7F4D2E9625EC1B41AE2F40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7">
    <w:name w:val="486A273F686D457C9757B7F2AF162BF3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7">
    <w:name w:val="AE462DEB786B4585B00CC0AA274A360D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7">
    <w:name w:val="6DF906DBB3F045878232A593FA72FAFB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7">
    <w:name w:val="9ED460E8D50B4CE0B275C2ADC0F221A6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7">
    <w:name w:val="3B943B2660114FC3AAB6EF89AB44FD9A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7">
    <w:name w:val="65BCC79F248E452CB62602B1E3712195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7">
    <w:name w:val="FAC09A45248A46F78EBEAEA7E73B5B69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7">
    <w:name w:val="726A23672EAE4423AE05A51569A32BCC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7">
    <w:name w:val="497EA5087718457F9883C95593C928AE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7">
    <w:name w:val="03B5E5E889F542ED917684D8A35ED393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7">
    <w:name w:val="95A22AF0E45F4999BF41A71A5617E00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7">
    <w:name w:val="4DAD27A1F33341A4BD1CB7256720D0C0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7">
    <w:name w:val="DFB4AF875D724B9EBADF7A83ABE804D8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7">
    <w:name w:val="78D28BC8635345F1BFE6CE63B8423206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7">
    <w:name w:val="96E9B291DD4449A39CC08ACF3CC37E2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7">
    <w:name w:val="13AF58E6BE7849AABB23BE95065441EB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7">
    <w:name w:val="E74D54D43E3D47C7AF26BEE054F230F7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7">
    <w:name w:val="1E352DC0CC49413CB317AEB9A582B81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7">
    <w:name w:val="31BF76E0C05D47C4B2E6A158F99CE8FC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7">
    <w:name w:val="877229CC8EF348DD9EC0A8AD35212DB2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7">
    <w:name w:val="9A4B56069E9E4511821BD5E8FFF4DC53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7">
    <w:name w:val="12EA68988CAE4BC1B87453A1419F5C4B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7">
    <w:name w:val="E2484886172546189EEA69A0ACACBF9D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7">
    <w:name w:val="3B50727A6F3344449D6AAB3031A127C7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1">
    <w:name w:val="8AF3D611552F496FBCE5BA3A9D63A0312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3">
    <w:name w:val="1CB92B680E53402783F56096DB50A360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4">
    <w:name w:val="561CC165BA744957A0FBCC24B2E20D31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19">
    <w:name w:val="F653BB78C1DD4AE38BB2E2EE3A5EF190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3">
    <w:name w:val="D2B70BBC223543C3837C04558CED13C5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3">
    <w:name w:val="646B0CA727AB45E5B00DF9AA59ED00DD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3">
    <w:name w:val="D208B136DCD44A54BD30B4D0AF994750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3">
    <w:name w:val="98BD65FEF3F6401AAE9B195301AA5049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3">
    <w:name w:val="1D5FF453D88441748304D8B1A9715B7B2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4">
    <w:name w:val="C94C19E4BCC9495DB4B499B4D612F0C5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7">
    <w:name w:val="2977F13965BD4D4492999E6F7FA65EC93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1">
    <w:name w:val="69FDE17E4B81488B929E0195F7EF76EE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2">
    <w:name w:val="5271FD860EB14C48B9C3CD090A16B7AC3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8">
    <w:name w:val="7DDBCE5206D64721A7585961CFB676BA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7">
    <w:name w:val="929552C21DC84F80B911B41F52CDDAD1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7">
    <w:name w:val="B3C982D8CD43478FBECAE53E84F088FC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7">
    <w:name w:val="226DB957F9D94B87B4D28A634FF3ABAF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7">
    <w:name w:val="CB3999ABD44049AA9718802FE1AFA1DA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7">
    <w:name w:val="CB59FE84EDC143C390E8282ACBFB52FD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7">
    <w:name w:val="92F5AB982B644F52905A78E39D6D67EA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6">
    <w:name w:val="139477DBC7F74A1B8AEBAF3FB2627403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6">
    <w:name w:val="BB747300AFC44A91BD7FA6A8E02A05A4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6">
    <w:name w:val="0736D11FB2B545EDB08EB3F646AF82EC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6">
    <w:name w:val="D0C80BF5E6F04808B10B2524CE766C6216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3">
    <w:name w:val="1E2B8CFAD6234C21907277425B43AC371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0">
    <w:name w:val="2F90C9A2B214434C9F6360E420688BE2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0">
    <w:name w:val="54EE45C23342445299CEB12298EAF362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9">
    <w:name w:val="323FB5B0606E44599FCF8787B4970C4A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8">
    <w:name w:val="C8814371A4A94E0CBF6312873785B2DF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8">
    <w:name w:val="417B0A2BEF45470090372F58497E62CD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8">
    <w:name w:val="F3E62D7B6898474282167BF06BA63CA8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8">
    <w:name w:val="8E212821D0E24EBD9C1B50F9131C6E3E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8">
    <w:name w:val="B6DB4F7C1C7F4D2E9625EC1B41AE2F40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8">
    <w:name w:val="486A273F686D457C9757B7F2AF162BF3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8">
    <w:name w:val="AE462DEB786B4585B00CC0AA274A360D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8">
    <w:name w:val="6DF906DBB3F045878232A593FA72FAFB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8">
    <w:name w:val="9ED460E8D50B4CE0B275C2ADC0F221A6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8">
    <w:name w:val="3B943B2660114FC3AAB6EF89AB44FD9A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8">
    <w:name w:val="65BCC79F248E452CB62602B1E3712195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8">
    <w:name w:val="FAC09A45248A46F78EBEAEA7E73B5B69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8">
    <w:name w:val="726A23672EAE4423AE05A51569A32BCC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8">
    <w:name w:val="497EA5087718457F9883C95593C928AE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8">
    <w:name w:val="03B5E5E889F542ED917684D8A35ED393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8">
    <w:name w:val="95A22AF0E45F4999BF41A71A5617E00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8">
    <w:name w:val="4DAD27A1F33341A4BD1CB7256720D0C0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8">
    <w:name w:val="DFB4AF875D724B9EBADF7A83ABE804D8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8">
    <w:name w:val="78D28BC8635345F1BFE6CE63B8423206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8">
    <w:name w:val="96E9B291DD4449A39CC08ACF3CC37E2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8">
    <w:name w:val="13AF58E6BE7849AABB23BE95065441EB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8">
    <w:name w:val="E74D54D43E3D47C7AF26BEE054F230F7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8">
    <w:name w:val="1E352DC0CC49413CB317AEB9A582B81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8">
    <w:name w:val="31BF76E0C05D47C4B2E6A158F99CE8FC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8">
    <w:name w:val="877229CC8EF348DD9EC0A8AD35212DB2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8">
    <w:name w:val="9A4B56069E9E4511821BD5E8FFF4DC53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8">
    <w:name w:val="12EA68988CAE4BC1B87453A1419F5C4B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8">
    <w:name w:val="E2484886172546189EEA69A0ACACBF9D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8">
    <w:name w:val="3B50727A6F3344449D6AAB3031A127C7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2">
    <w:name w:val="8AF3D611552F496FBCE5BA3A9D63A0312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4">
    <w:name w:val="1CB92B680E53402783F56096DB50A360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5">
    <w:name w:val="561CC165BA744957A0FBCC24B2E20D312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0">
    <w:name w:val="F653BB78C1DD4AE38BB2E2EE3A5EF1902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4">
    <w:name w:val="D2B70BBC223543C3837C04558CED13C5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4">
    <w:name w:val="646B0CA727AB45E5B00DF9AA59ED00DD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4">
    <w:name w:val="D208B136DCD44A54BD30B4D0AF994750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4">
    <w:name w:val="98BD65FEF3F6401AAE9B195301AA5049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4">
    <w:name w:val="1D5FF453D88441748304D8B1A9715B7B2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5">
    <w:name w:val="C94C19E4BCC9495DB4B499B4D612F0C515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8">
    <w:name w:val="2977F13965BD4D4492999E6F7FA65EC93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2">
    <w:name w:val="69FDE17E4B81488B929E0195F7EF76EE12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3">
    <w:name w:val="5271FD860EB14C48B9C3CD090A16B7AC33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19">
    <w:name w:val="7DDBCE5206D64721A7585961CFB676BA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8">
    <w:name w:val="929552C21DC84F80B911B41F52CDDAD1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8">
    <w:name w:val="B3C982D8CD43478FBECAE53E84F088FC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8">
    <w:name w:val="226DB957F9D94B87B4D28A634FF3ABAF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8">
    <w:name w:val="CB3999ABD44049AA9718802FE1AFA1DA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8">
    <w:name w:val="CB59FE84EDC143C390E8282ACBFB52FD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8">
    <w:name w:val="92F5AB982B644F52905A78E39D6D67EA18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7">
    <w:name w:val="139477DBC7F74A1B8AEBAF3FB2627403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7">
    <w:name w:val="BB747300AFC44A91BD7FA6A8E02A05A4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7">
    <w:name w:val="0736D11FB2B545EDB08EB3F646AF82EC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7">
    <w:name w:val="D0C80BF5E6F04808B10B2524CE766C6217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4">
    <w:name w:val="1E2B8CFAD6234C21907277425B43AC3714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1">
    <w:name w:val="2F90C9A2B214434C9F6360E420688BE2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1">
    <w:name w:val="54EE45C23342445299CEB12298EAF36211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0">
    <w:name w:val="323FB5B0606E44599FCF8787B4970C4A10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9">
    <w:name w:val="C8814371A4A94E0CBF6312873785B2DF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9">
    <w:name w:val="417B0A2BEF45470090372F58497E62CD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9">
    <w:name w:val="F3E62D7B6898474282167BF06BA63CA8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9">
    <w:name w:val="8E212821D0E24EBD9C1B50F9131C6E3E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9">
    <w:name w:val="B6DB4F7C1C7F4D2E9625EC1B41AE2F40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9">
    <w:name w:val="486A273F686D457C9757B7F2AF162BF3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9">
    <w:name w:val="AE462DEB786B4585B00CC0AA274A360D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9">
    <w:name w:val="6DF906DBB3F045878232A593FA72FAFB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9">
    <w:name w:val="9ED460E8D50B4CE0B275C2ADC0F221A6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9">
    <w:name w:val="3B943B2660114FC3AAB6EF89AB44FD9A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9">
    <w:name w:val="65BCC79F248E452CB62602B1E3712195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9">
    <w:name w:val="FAC09A45248A46F78EBEAEA7E73B5B69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9">
    <w:name w:val="726A23672EAE4423AE05A51569A32BCC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9">
    <w:name w:val="497EA5087718457F9883C95593C928AE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9">
    <w:name w:val="03B5E5E889F542ED917684D8A35ED393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9">
    <w:name w:val="95A22AF0E45F4999BF41A71A5617E00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9">
    <w:name w:val="4DAD27A1F33341A4BD1CB7256720D0C0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9">
    <w:name w:val="DFB4AF875D724B9EBADF7A83ABE804D8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9">
    <w:name w:val="78D28BC8635345F1BFE6CE63B8423206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9">
    <w:name w:val="96E9B291DD4449A39CC08ACF3CC37E2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9">
    <w:name w:val="13AF58E6BE7849AABB23BE95065441EB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9">
    <w:name w:val="E74D54D43E3D47C7AF26BEE054F230F7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9">
    <w:name w:val="1E352DC0CC49413CB317AEB9A582B811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9">
    <w:name w:val="31BF76E0C05D47C4B2E6A158F99CE8FC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9">
    <w:name w:val="877229CC8EF348DD9EC0A8AD35212DB2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9">
    <w:name w:val="9A4B56069E9E4511821BD5E8FFF4DC53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2EA68988CAE4BC1B87453A1419F5C4B9">
    <w:name w:val="12EA68988CAE4BC1B87453A1419F5C4B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2484886172546189EEA69A0ACACBF9D9">
    <w:name w:val="E2484886172546189EEA69A0ACACBF9D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50727A6F3344449D6AAB3031A127C79">
    <w:name w:val="3B50727A6F3344449D6AAB3031A127C79"/>
    <w:rsid w:val="00DF114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">
    <w:name w:val="CD7455A6EDEF46548762E758FF77A6E7"/>
    <w:rsid w:val="001B6A54"/>
  </w:style>
  <w:style w:type="paragraph" w:customStyle="1" w:styleId="8AF3D611552F496FBCE5BA3A9D63A03123">
    <w:name w:val="8AF3D611552F496FBCE5BA3A9D63A0312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1">
    <w:name w:val="CD7455A6EDEF46548762E758FF77A6E7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5">
    <w:name w:val="1CB92B680E53402783F56096DB50A360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6">
    <w:name w:val="561CC165BA744957A0FBCC24B2E20D31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1">
    <w:name w:val="F653BB78C1DD4AE38BB2E2EE3A5EF190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5">
    <w:name w:val="D2B70BBC223543C3837C04558CED13C5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5">
    <w:name w:val="646B0CA727AB45E5B00DF9AA59ED00DD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5">
    <w:name w:val="D208B136DCD44A54BD30B4D0AF994750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5">
    <w:name w:val="98BD65FEF3F6401AAE9B195301AA5049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5">
    <w:name w:val="1D5FF453D88441748304D8B1A9715B7B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6">
    <w:name w:val="C94C19E4BCC9495DB4B499B4D612F0C51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39">
    <w:name w:val="2977F13965BD4D4492999E6F7FA65EC93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9FDE17E4B81488B929E0195F7EF76EE13">
    <w:name w:val="69FDE17E4B81488B929E0195F7EF76EE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271FD860EB14C48B9C3CD090A16B7AC34">
    <w:name w:val="5271FD860EB14C48B9C3CD090A16B7AC3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0">
    <w:name w:val="7DDBCE5206D64721A7585961CFB676BA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19">
    <w:name w:val="929552C21DC84F80B911B41F52CDDAD1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19">
    <w:name w:val="B3C982D8CD43478FBECAE53E84F088FC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19">
    <w:name w:val="226DB957F9D94B87B4D28A634FF3ABAF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19">
    <w:name w:val="CB3999ABD44049AA9718802FE1AFA1DA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19">
    <w:name w:val="CB59FE84EDC143C390E8282ACBFB52FD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19">
    <w:name w:val="92F5AB982B644F52905A78E39D6D67EA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8">
    <w:name w:val="139477DBC7F74A1B8AEBAF3FB2627403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8">
    <w:name w:val="BB747300AFC44A91BD7FA6A8E02A05A4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8">
    <w:name w:val="0736D11FB2B545EDB08EB3F646AF82EC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8">
    <w:name w:val="D0C80BF5E6F04808B10B2524CE766C62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5">
    <w:name w:val="1E2B8CFAD6234C21907277425B43AC371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2">
    <w:name w:val="2F90C9A2B214434C9F6360E420688BE2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2">
    <w:name w:val="54EE45C23342445299CEB12298EAF362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1">
    <w:name w:val="323FB5B0606E44599FCF8787B4970C4A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0">
    <w:name w:val="C8814371A4A94E0CBF6312873785B2DF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0">
    <w:name w:val="417B0A2BEF45470090372F58497E62CD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0">
    <w:name w:val="F3E62D7B6898474282167BF06BA63CA8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0">
    <w:name w:val="8E212821D0E24EBD9C1B50F9131C6E3E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0">
    <w:name w:val="B6DB4F7C1C7F4D2E9625EC1B41AE2F40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0">
    <w:name w:val="486A273F686D457C9757B7F2AF162BF3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0">
    <w:name w:val="AE462DEB786B4585B00CC0AA274A360D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0">
    <w:name w:val="6DF906DBB3F045878232A593FA72FAFB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0">
    <w:name w:val="9ED460E8D50B4CE0B275C2ADC0F221A6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0">
    <w:name w:val="3B943B2660114FC3AAB6EF89AB44FD9A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0">
    <w:name w:val="65BCC79F248E452CB62602B1E3712195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0">
    <w:name w:val="FAC09A45248A46F78EBEAEA7E73B5B69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0">
    <w:name w:val="726A23672EAE4423AE05A51569A32BCC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0">
    <w:name w:val="497EA5087718457F9883C95593C928AE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0">
    <w:name w:val="03B5E5E889F542ED917684D8A35ED393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0">
    <w:name w:val="95A22AF0E45F4999BF41A71A5617E001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0">
    <w:name w:val="4DAD27A1F33341A4BD1CB7256720D0C0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0">
    <w:name w:val="DFB4AF875D724B9EBADF7A83ABE804D8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0">
    <w:name w:val="78D28BC8635345F1BFE6CE63B8423206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0">
    <w:name w:val="96E9B291DD4449A39CC08ACF3CC37E21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0">
    <w:name w:val="13AF58E6BE7849AABB23BE95065441EB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0">
    <w:name w:val="E74D54D43E3D47C7AF26BEE054F230F7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0">
    <w:name w:val="1E352DC0CC49413CB317AEB9A582B811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0">
    <w:name w:val="31BF76E0C05D47C4B2E6A158F99CE8FC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0">
    <w:name w:val="877229CC8EF348DD9EC0A8AD35212DB2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0">
    <w:name w:val="9A4B56069E9E4511821BD5E8FFF4DC531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95AC1A07F04A648088A65F563EBC1A">
    <w:name w:val="BE95AC1A07F04A648088A65F563EBC1A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9507675529498BAC8303AC9F3CEE56">
    <w:name w:val="549507675529498BAC8303AC9F3CEE5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9781EFACC074DAB8EBD4BB0E6DF63CC">
    <w:name w:val="39781EFACC074DAB8EBD4BB0E6DF63CC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9D5C74F84B48E0AD0988DDA485A831">
    <w:name w:val="9A9D5C74F84B48E0AD0988DDA485A831"/>
    <w:rsid w:val="001B6A54"/>
  </w:style>
  <w:style w:type="paragraph" w:customStyle="1" w:styleId="7C302A5733E34FF3B6F5EB8EC906B658">
    <w:name w:val="7C302A5733E34FF3B6F5EB8EC906B658"/>
    <w:rsid w:val="001B6A54"/>
  </w:style>
  <w:style w:type="paragraph" w:customStyle="1" w:styleId="F603A6A73BC149B09747607FA818FCD9">
    <w:name w:val="F603A6A73BC149B09747607FA818FCD9"/>
    <w:rsid w:val="001B6A54"/>
  </w:style>
  <w:style w:type="paragraph" w:customStyle="1" w:styleId="754156655F9C49FDB1E56828997DDA83">
    <w:name w:val="754156655F9C49FDB1E56828997DDA83"/>
    <w:rsid w:val="001B6A54"/>
  </w:style>
  <w:style w:type="paragraph" w:customStyle="1" w:styleId="93F35CE682CF4EF683D639296240D0CF">
    <w:name w:val="93F35CE682CF4EF683D639296240D0CF"/>
    <w:rsid w:val="001B6A54"/>
  </w:style>
  <w:style w:type="paragraph" w:customStyle="1" w:styleId="8AF3D611552F496FBCE5BA3A9D63A03124">
    <w:name w:val="8AF3D611552F496FBCE5BA3A9D63A0312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2">
    <w:name w:val="CD7455A6EDEF46548762E758FF77A6E7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6">
    <w:name w:val="1CB92B680E53402783F56096DB50A360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7">
    <w:name w:val="561CC165BA744957A0FBCC24B2E20D31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2">
    <w:name w:val="F653BB78C1DD4AE38BB2E2EE3A5EF190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6">
    <w:name w:val="D2B70BBC223543C3837C04558CED13C5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6">
    <w:name w:val="646B0CA727AB45E5B00DF9AA59ED00DD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6">
    <w:name w:val="D208B136DCD44A54BD30B4D0AF994750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6">
    <w:name w:val="98BD65FEF3F6401AAE9B195301AA5049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6">
    <w:name w:val="1D5FF453D88441748304D8B1A9715B7B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7">
    <w:name w:val="C94C19E4BCC9495DB4B499B4D612F0C51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0">
    <w:name w:val="2977F13965BD4D4492999E6F7FA65EC94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1">
    <w:name w:val="F603A6A73BC149B09747607FA818FCD9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1">
    <w:name w:val="93F35CE682CF4EF683D639296240D0CF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1">
    <w:name w:val="7DDBCE5206D64721A7585961CFB676BA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0">
    <w:name w:val="929552C21DC84F80B911B41F52CDDAD1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0">
    <w:name w:val="B3C982D8CD43478FBECAE53E84F088FC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0">
    <w:name w:val="226DB957F9D94B87B4D28A634FF3ABAF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0">
    <w:name w:val="CB3999ABD44049AA9718802FE1AFA1DA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0">
    <w:name w:val="CB59FE84EDC143C390E8282ACBFB52FD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0">
    <w:name w:val="92F5AB982B644F52905A78E39D6D67EA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19">
    <w:name w:val="139477DBC7F74A1B8AEBAF3FB2627403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19">
    <w:name w:val="BB747300AFC44A91BD7FA6A8E02A05A4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19">
    <w:name w:val="0736D11FB2B545EDB08EB3F646AF82EC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19">
    <w:name w:val="D0C80BF5E6F04808B10B2524CE766C62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6">
    <w:name w:val="1E2B8CFAD6234C21907277425B43AC371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3">
    <w:name w:val="2F90C9A2B214434C9F6360E420688BE2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3">
    <w:name w:val="54EE45C23342445299CEB12298EAF362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2">
    <w:name w:val="323FB5B0606E44599FCF8787B4970C4A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1">
    <w:name w:val="C8814371A4A94E0CBF6312873785B2DF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1">
    <w:name w:val="417B0A2BEF45470090372F58497E62CD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1">
    <w:name w:val="F3E62D7B6898474282167BF06BA63CA8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1">
    <w:name w:val="8E212821D0E24EBD9C1B50F9131C6E3E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1">
    <w:name w:val="B6DB4F7C1C7F4D2E9625EC1B41AE2F40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1">
    <w:name w:val="486A273F686D457C9757B7F2AF162BF3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1">
    <w:name w:val="AE462DEB786B4585B00CC0AA274A360D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1">
    <w:name w:val="6DF906DBB3F045878232A593FA72FAFB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1">
    <w:name w:val="9ED460E8D50B4CE0B275C2ADC0F221A6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1">
    <w:name w:val="3B943B2660114FC3AAB6EF89AB44FD9A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1">
    <w:name w:val="65BCC79F248E452CB62602B1E3712195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1">
    <w:name w:val="FAC09A45248A46F78EBEAEA7E73B5B69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1">
    <w:name w:val="726A23672EAE4423AE05A51569A32BCC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1">
    <w:name w:val="497EA5087718457F9883C95593C928AE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1">
    <w:name w:val="03B5E5E889F542ED917684D8A35ED393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1">
    <w:name w:val="95A22AF0E45F4999BF41A71A5617E001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1">
    <w:name w:val="4DAD27A1F33341A4BD1CB7256720D0C0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1">
    <w:name w:val="DFB4AF875D724B9EBADF7A83ABE804D8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1">
    <w:name w:val="78D28BC8635345F1BFE6CE63B8423206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1">
    <w:name w:val="96E9B291DD4449A39CC08ACF3CC37E21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1">
    <w:name w:val="13AF58E6BE7849AABB23BE95065441EB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1">
    <w:name w:val="E74D54D43E3D47C7AF26BEE054F230F7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1">
    <w:name w:val="1E352DC0CC49413CB317AEB9A582B811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1">
    <w:name w:val="31BF76E0C05D47C4B2E6A158F99CE8FC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1">
    <w:name w:val="877229CC8EF348DD9EC0A8AD35212DB2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1">
    <w:name w:val="9A4B56069E9E4511821BD5E8FFF4DC531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95AC1A07F04A648088A65F563EBC1A1">
    <w:name w:val="BE95AC1A07F04A648088A65F563EBC1A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9507675529498BAC8303AC9F3CEE561">
    <w:name w:val="549507675529498BAC8303AC9F3CEE56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9781EFACC074DAB8EBD4BB0E6DF63CC1">
    <w:name w:val="39781EFACC074DAB8EBD4BB0E6DF63CC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5">
    <w:name w:val="8AF3D611552F496FBCE5BA3A9D63A0312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3">
    <w:name w:val="CD7455A6EDEF46548762E758FF77A6E7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7">
    <w:name w:val="1CB92B680E53402783F56096DB50A360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8">
    <w:name w:val="561CC165BA744957A0FBCC24B2E20D31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3">
    <w:name w:val="F653BB78C1DD4AE38BB2E2EE3A5EF1902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7">
    <w:name w:val="D2B70BBC223543C3837C04558CED13C5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7">
    <w:name w:val="646B0CA727AB45E5B00DF9AA59ED00DD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7">
    <w:name w:val="D208B136DCD44A54BD30B4D0AF994750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7">
    <w:name w:val="98BD65FEF3F6401AAE9B195301AA5049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7">
    <w:name w:val="1D5FF453D88441748304D8B1A9715B7B2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8">
    <w:name w:val="C94C19E4BCC9495DB4B499B4D612F0C5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1">
    <w:name w:val="2977F13965BD4D4492999E6F7FA65EC94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2">
    <w:name w:val="F603A6A73BC149B09747607FA818FCD9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2">
    <w:name w:val="93F35CE682CF4EF683D639296240D0CF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2">
    <w:name w:val="7DDBCE5206D64721A7585961CFB676BA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1">
    <w:name w:val="929552C21DC84F80B911B41F52CDDAD1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1">
    <w:name w:val="B3C982D8CD43478FBECAE53E84F088FC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1">
    <w:name w:val="226DB957F9D94B87B4D28A634FF3ABAF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1">
    <w:name w:val="CB3999ABD44049AA9718802FE1AFA1DA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1">
    <w:name w:val="CB59FE84EDC143C390E8282ACBFB52FD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1">
    <w:name w:val="92F5AB982B644F52905A78E39D6D67EA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20">
    <w:name w:val="139477DBC7F74A1B8AEBAF3FB2627403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20">
    <w:name w:val="BB747300AFC44A91BD7FA6A8E02A05A4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20">
    <w:name w:val="0736D11FB2B545EDB08EB3F646AF82EC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20">
    <w:name w:val="D0C80BF5E6F04808B10B2524CE766C6220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7">
    <w:name w:val="1E2B8CFAD6234C21907277425B43AC3717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4">
    <w:name w:val="2F90C9A2B214434C9F6360E420688BE21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4">
    <w:name w:val="54EE45C23342445299CEB12298EAF3621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3">
    <w:name w:val="323FB5B0606E44599FCF8787B4970C4A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2">
    <w:name w:val="C8814371A4A94E0CBF6312873785B2DF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2">
    <w:name w:val="417B0A2BEF45470090372F58497E62CD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2">
    <w:name w:val="F3E62D7B6898474282167BF06BA63CA8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2">
    <w:name w:val="8E212821D0E24EBD9C1B50F9131C6E3E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2">
    <w:name w:val="B6DB4F7C1C7F4D2E9625EC1B41AE2F40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2">
    <w:name w:val="486A273F686D457C9757B7F2AF162BF3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2">
    <w:name w:val="AE462DEB786B4585B00CC0AA274A360D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2">
    <w:name w:val="6DF906DBB3F045878232A593FA72FAFB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2">
    <w:name w:val="9ED460E8D50B4CE0B275C2ADC0F221A6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2">
    <w:name w:val="3B943B2660114FC3AAB6EF89AB44FD9A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2">
    <w:name w:val="65BCC79F248E452CB62602B1E3712195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2">
    <w:name w:val="FAC09A45248A46F78EBEAEA7E73B5B69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2">
    <w:name w:val="726A23672EAE4423AE05A51569A32BCC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2">
    <w:name w:val="497EA5087718457F9883C95593C928AE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2">
    <w:name w:val="03B5E5E889F542ED917684D8A35ED393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2">
    <w:name w:val="95A22AF0E45F4999BF41A71A5617E001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2">
    <w:name w:val="4DAD27A1F33341A4BD1CB7256720D0C0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2">
    <w:name w:val="DFB4AF875D724B9EBADF7A83ABE804D8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2">
    <w:name w:val="78D28BC8635345F1BFE6CE63B8423206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2">
    <w:name w:val="96E9B291DD4449A39CC08ACF3CC37E21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2">
    <w:name w:val="13AF58E6BE7849AABB23BE95065441EB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2">
    <w:name w:val="E74D54D43E3D47C7AF26BEE054F230F7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2">
    <w:name w:val="1E352DC0CC49413CB317AEB9A582B811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2">
    <w:name w:val="31BF76E0C05D47C4B2E6A158F99CE8FC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2">
    <w:name w:val="877229CC8EF348DD9EC0A8AD35212DB2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2">
    <w:name w:val="9A4B56069E9E4511821BD5E8FFF4DC531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95AC1A07F04A648088A65F563EBC1A2">
    <w:name w:val="BE95AC1A07F04A648088A65F563EBC1A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9507675529498BAC8303AC9F3CEE562">
    <w:name w:val="549507675529498BAC8303AC9F3CEE56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9781EFACC074DAB8EBD4BB0E6DF63CC2">
    <w:name w:val="39781EFACC074DAB8EBD4BB0E6DF63CC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6">
    <w:name w:val="8AF3D611552F496FBCE5BA3A9D63A03126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4">
    <w:name w:val="CD7455A6EDEF46548762E758FF77A6E7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8">
    <w:name w:val="1CB92B680E53402783F56096DB50A360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29">
    <w:name w:val="561CC165BA744957A0FBCC24B2E20D312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4">
    <w:name w:val="F653BB78C1DD4AE38BB2E2EE3A5EF1902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8">
    <w:name w:val="D2B70BBC223543C3837C04558CED13C5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8">
    <w:name w:val="646B0CA727AB45E5B00DF9AA59ED00DD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8">
    <w:name w:val="D208B136DCD44A54BD30B4D0AF994750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8">
    <w:name w:val="98BD65FEF3F6401AAE9B195301AA5049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8">
    <w:name w:val="1D5FF453D88441748304D8B1A9715B7B2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19">
    <w:name w:val="C94C19E4BCC9495DB4B499B4D612F0C519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2">
    <w:name w:val="2977F13965BD4D4492999E6F7FA65EC94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3">
    <w:name w:val="F603A6A73BC149B09747607FA818FCD9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3">
    <w:name w:val="93F35CE682CF4EF683D639296240D0CF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3">
    <w:name w:val="7DDBCE5206D64721A7585961CFB676BA2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2">
    <w:name w:val="929552C21DC84F80B911B41F52CDDAD1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2">
    <w:name w:val="B3C982D8CD43478FBECAE53E84F088FC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2">
    <w:name w:val="226DB957F9D94B87B4D28A634FF3ABAF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2">
    <w:name w:val="CB3999ABD44049AA9718802FE1AFA1DA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2">
    <w:name w:val="CB59FE84EDC143C390E8282ACBFB52FD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2">
    <w:name w:val="92F5AB982B644F52905A78E39D6D67EA22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9477DBC7F74A1B8AEBAF3FB262740321">
    <w:name w:val="139477DBC7F74A1B8AEBAF3FB2627403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B747300AFC44A91BD7FA6A8E02A05A421">
    <w:name w:val="BB747300AFC44A91BD7FA6A8E02A05A4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736D11FB2B545EDB08EB3F646AF82EC21">
    <w:name w:val="0736D11FB2B545EDB08EB3F646AF82EC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0C80BF5E6F04808B10B2524CE766C6221">
    <w:name w:val="D0C80BF5E6F04808B10B2524CE766C6221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2B8CFAD6234C21907277425B43AC3718">
    <w:name w:val="1E2B8CFAD6234C21907277425B43AC3718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F90C9A2B214434C9F6360E420688BE215">
    <w:name w:val="2F90C9A2B214434C9F6360E420688BE21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EE45C23342445299CEB12298EAF36215">
    <w:name w:val="54EE45C23342445299CEB12298EAF36215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3FB5B0606E44599FCF8787B4970C4A14">
    <w:name w:val="323FB5B0606E44599FCF8787B4970C4A14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8814371A4A94E0CBF6312873785B2DF13">
    <w:name w:val="C8814371A4A94E0CBF6312873785B2DF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17B0A2BEF45470090372F58497E62CD13">
    <w:name w:val="417B0A2BEF45470090372F58497E62CD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3E62D7B6898474282167BF06BA63CA813">
    <w:name w:val="F3E62D7B6898474282167BF06BA63CA8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212821D0E24EBD9C1B50F9131C6E3E13">
    <w:name w:val="8E212821D0E24EBD9C1B50F9131C6E3E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6DB4F7C1C7F4D2E9625EC1B41AE2F4013">
    <w:name w:val="B6DB4F7C1C7F4D2E9625EC1B41AE2F40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86A273F686D457C9757B7F2AF162BF313">
    <w:name w:val="486A273F686D457C9757B7F2AF162BF3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E462DEB786B4585B00CC0AA274A360D13">
    <w:name w:val="AE462DEB786B4585B00CC0AA274A360D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DF906DBB3F045878232A593FA72FAFB13">
    <w:name w:val="6DF906DBB3F045878232A593FA72FAFB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D460E8D50B4CE0B275C2ADC0F221A613">
    <w:name w:val="9ED460E8D50B4CE0B275C2ADC0F221A6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943B2660114FC3AAB6EF89AB44FD9A13">
    <w:name w:val="3B943B2660114FC3AAB6EF89AB44FD9A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5BCC79F248E452CB62602B1E371219513">
    <w:name w:val="65BCC79F248E452CB62602B1E3712195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C09A45248A46F78EBEAEA7E73B5B6913">
    <w:name w:val="FAC09A45248A46F78EBEAEA7E73B5B69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26A23672EAE4423AE05A51569A32BCC13">
    <w:name w:val="726A23672EAE4423AE05A51569A32BCC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97EA5087718457F9883C95593C928AE13">
    <w:name w:val="497EA5087718457F9883C95593C928AE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3B5E5E889F542ED917684D8A35ED39313">
    <w:name w:val="03B5E5E889F542ED917684D8A35ED393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5A22AF0E45F4999BF41A71A5617E00113">
    <w:name w:val="95A22AF0E45F4999BF41A71A5617E001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DAD27A1F33341A4BD1CB7256720D0C013">
    <w:name w:val="4DAD27A1F33341A4BD1CB7256720D0C0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FB4AF875D724B9EBADF7A83ABE804D813">
    <w:name w:val="DFB4AF875D724B9EBADF7A83ABE804D8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8D28BC8635345F1BFE6CE63B842320613">
    <w:name w:val="78D28BC8635345F1BFE6CE63B8423206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6E9B291DD4449A39CC08ACF3CC37E2113">
    <w:name w:val="96E9B291DD4449A39CC08ACF3CC37E21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F58E6BE7849AABB23BE95065441EB13">
    <w:name w:val="13AF58E6BE7849AABB23BE95065441EB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4D54D43E3D47C7AF26BEE054F230F713">
    <w:name w:val="E74D54D43E3D47C7AF26BEE054F230F7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352DC0CC49413CB317AEB9A582B81113">
    <w:name w:val="1E352DC0CC49413CB317AEB9A582B811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BF76E0C05D47C4B2E6A158F99CE8FC13">
    <w:name w:val="31BF76E0C05D47C4B2E6A158F99CE8FC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77229CC8EF348DD9EC0A8AD35212DB213">
    <w:name w:val="877229CC8EF348DD9EC0A8AD35212DB2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A4B56069E9E4511821BD5E8FFF4DC5313">
    <w:name w:val="9A4B56069E9E4511821BD5E8FFF4DC531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95AC1A07F04A648088A65F563EBC1A3">
    <w:name w:val="BE95AC1A07F04A648088A65F563EBC1A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9507675529498BAC8303AC9F3CEE563">
    <w:name w:val="549507675529498BAC8303AC9F3CEE56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9781EFACC074DAB8EBD4BB0E6DF63CC3">
    <w:name w:val="39781EFACC074DAB8EBD4BB0E6DF63CC3"/>
    <w:rsid w:val="001B6A54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DF4B0DCD8D147AE805E288AF0B53F46">
    <w:name w:val="EDF4B0DCD8D147AE805E288AF0B53F46"/>
    <w:rsid w:val="001B6A54"/>
  </w:style>
  <w:style w:type="paragraph" w:customStyle="1" w:styleId="DBE58D6EACC04C548632C4493DF5B836">
    <w:name w:val="DBE58D6EACC04C548632C4493DF5B836"/>
    <w:rsid w:val="001B6A54"/>
  </w:style>
  <w:style w:type="paragraph" w:customStyle="1" w:styleId="0C57999AD5314CF0A4853AF6164BFE8A">
    <w:name w:val="0C57999AD5314CF0A4853AF6164BFE8A"/>
    <w:rsid w:val="001B6A54"/>
  </w:style>
  <w:style w:type="paragraph" w:customStyle="1" w:styleId="8627574C1CB6444FB99136B6481FE162">
    <w:name w:val="8627574C1CB6444FB99136B6481FE162"/>
    <w:rsid w:val="001B6A54"/>
  </w:style>
  <w:style w:type="paragraph" w:customStyle="1" w:styleId="B1990A4316014A6A8AC5543D59B04AC1">
    <w:name w:val="B1990A4316014A6A8AC5543D59B04AC1"/>
    <w:rsid w:val="001B6A54"/>
  </w:style>
  <w:style w:type="paragraph" w:customStyle="1" w:styleId="B4A7EB8EF8744C5EA1A5DCF94FD5529D">
    <w:name w:val="B4A7EB8EF8744C5EA1A5DCF94FD5529D"/>
    <w:rsid w:val="001B6A54"/>
  </w:style>
  <w:style w:type="paragraph" w:customStyle="1" w:styleId="68CF973D441E472383035487FE57D108">
    <w:name w:val="68CF973D441E472383035487FE57D108"/>
    <w:rsid w:val="001B6A54"/>
  </w:style>
  <w:style w:type="paragraph" w:customStyle="1" w:styleId="0E41D038EF23467B91B8E76E1B064D2B">
    <w:name w:val="0E41D038EF23467B91B8E76E1B064D2B"/>
    <w:rsid w:val="001B6A54"/>
  </w:style>
  <w:style w:type="paragraph" w:customStyle="1" w:styleId="9997F63746584FF4B1D647151F466DC6">
    <w:name w:val="9997F63746584FF4B1D647151F466DC6"/>
    <w:rsid w:val="001B6A54"/>
  </w:style>
  <w:style w:type="paragraph" w:customStyle="1" w:styleId="60B25A194E884214BC46F12CC89D6484">
    <w:name w:val="60B25A194E884214BC46F12CC89D6484"/>
    <w:rsid w:val="001B6A54"/>
  </w:style>
  <w:style w:type="paragraph" w:customStyle="1" w:styleId="12CBE8D4C1AE4F83B0993F99D91104B8">
    <w:name w:val="12CBE8D4C1AE4F83B0993F99D91104B8"/>
    <w:rsid w:val="001B6A54"/>
  </w:style>
  <w:style w:type="paragraph" w:customStyle="1" w:styleId="D69C1DF1295D4CE5A34BD7E26094D75C">
    <w:name w:val="D69C1DF1295D4CE5A34BD7E26094D75C"/>
    <w:rsid w:val="001B6A54"/>
  </w:style>
  <w:style w:type="paragraph" w:customStyle="1" w:styleId="BE10A1A13B6146EFAC291E23E00A5062">
    <w:name w:val="BE10A1A13B6146EFAC291E23E00A5062"/>
    <w:rsid w:val="001B6A54"/>
  </w:style>
  <w:style w:type="paragraph" w:customStyle="1" w:styleId="18D162D1623F43FE8991B1E7111004DF">
    <w:name w:val="18D162D1623F43FE8991B1E7111004DF"/>
    <w:rsid w:val="001B6A54"/>
  </w:style>
  <w:style w:type="paragraph" w:customStyle="1" w:styleId="3D35F4B166AC407584C6869029D2D002">
    <w:name w:val="3D35F4B166AC407584C6869029D2D002"/>
    <w:rsid w:val="001B6A54"/>
  </w:style>
  <w:style w:type="paragraph" w:customStyle="1" w:styleId="A644C89BC783421998F36AF50165BBC4">
    <w:name w:val="A644C89BC783421998F36AF50165BBC4"/>
    <w:rsid w:val="001B6A54"/>
  </w:style>
  <w:style w:type="paragraph" w:customStyle="1" w:styleId="653D9FB4FD874DE38661B63711C784F3">
    <w:name w:val="653D9FB4FD874DE38661B63711C784F3"/>
    <w:rsid w:val="001B6A54"/>
  </w:style>
  <w:style w:type="paragraph" w:customStyle="1" w:styleId="FD25D77194174DC4BC0F665AC4FAE459">
    <w:name w:val="FD25D77194174DC4BC0F665AC4FAE459"/>
    <w:rsid w:val="001B6A54"/>
  </w:style>
  <w:style w:type="paragraph" w:customStyle="1" w:styleId="0A636697490D4FE6AF7AB13B8E838F7A">
    <w:name w:val="0A636697490D4FE6AF7AB13B8E838F7A"/>
    <w:rsid w:val="001B6A54"/>
  </w:style>
  <w:style w:type="paragraph" w:customStyle="1" w:styleId="DF860AA462224CE6BD789A53F22AA8A1">
    <w:name w:val="DF860AA462224CE6BD789A53F22AA8A1"/>
    <w:rsid w:val="001B6A54"/>
  </w:style>
  <w:style w:type="paragraph" w:customStyle="1" w:styleId="73F58EB312F54BC5AF8BE78EFD841F36">
    <w:name w:val="73F58EB312F54BC5AF8BE78EFD841F36"/>
    <w:rsid w:val="001B6A54"/>
  </w:style>
  <w:style w:type="paragraph" w:customStyle="1" w:styleId="4D049C88CA6E4BAE937609470F3FD20B">
    <w:name w:val="4D049C88CA6E4BAE937609470F3FD20B"/>
    <w:rsid w:val="001B6A54"/>
  </w:style>
  <w:style w:type="paragraph" w:customStyle="1" w:styleId="3107929C0549476BB3A1B44BF97CE684">
    <w:name w:val="3107929C0549476BB3A1B44BF97CE684"/>
    <w:rsid w:val="001B6A54"/>
  </w:style>
  <w:style w:type="paragraph" w:customStyle="1" w:styleId="EE096FABFB7347E1AB39B7ECAFC8D54F">
    <w:name w:val="EE096FABFB7347E1AB39B7ECAFC8D54F"/>
    <w:rsid w:val="001B6A54"/>
  </w:style>
  <w:style w:type="paragraph" w:customStyle="1" w:styleId="86793426995842B49A8ED2D2AA476EF3">
    <w:name w:val="86793426995842B49A8ED2D2AA476EF3"/>
    <w:rsid w:val="001B6A54"/>
  </w:style>
  <w:style w:type="paragraph" w:customStyle="1" w:styleId="D16625948FCB46A895D8C00B15F94B89">
    <w:name w:val="D16625948FCB46A895D8C00B15F94B89"/>
    <w:rsid w:val="001B6A54"/>
  </w:style>
  <w:style w:type="paragraph" w:customStyle="1" w:styleId="11D15EC78AA7456185D09E98D02C0E18">
    <w:name w:val="11D15EC78AA7456185D09E98D02C0E18"/>
    <w:rsid w:val="001B6A54"/>
  </w:style>
  <w:style w:type="paragraph" w:customStyle="1" w:styleId="84730584C46043E6A9C035B2F591208A">
    <w:name w:val="84730584C46043E6A9C035B2F591208A"/>
    <w:rsid w:val="001B6A54"/>
  </w:style>
  <w:style w:type="paragraph" w:customStyle="1" w:styleId="D68D3FEB5C964FEEA5ABD161B1C86DFF">
    <w:name w:val="D68D3FEB5C964FEEA5ABD161B1C86DFF"/>
    <w:rsid w:val="001B6A54"/>
  </w:style>
  <w:style w:type="paragraph" w:customStyle="1" w:styleId="DEA3D12D139F43B0BA5951171A2310CE">
    <w:name w:val="DEA3D12D139F43B0BA5951171A2310CE"/>
    <w:rsid w:val="001B6A54"/>
  </w:style>
  <w:style w:type="paragraph" w:customStyle="1" w:styleId="D79F2CF5271F486DB0B7326E01EEB3A4">
    <w:name w:val="D79F2CF5271F486DB0B7326E01EEB3A4"/>
    <w:rsid w:val="001B6A54"/>
  </w:style>
  <w:style w:type="paragraph" w:customStyle="1" w:styleId="D4150E6DC0F046E68FC98350762D0A72">
    <w:name w:val="D4150E6DC0F046E68FC98350762D0A72"/>
    <w:rsid w:val="001B6A54"/>
  </w:style>
  <w:style w:type="paragraph" w:customStyle="1" w:styleId="165E9A9B0529470491F0E3DEBE0B71EB">
    <w:name w:val="165E9A9B0529470491F0E3DEBE0B71EB"/>
    <w:rsid w:val="001B6A54"/>
  </w:style>
  <w:style w:type="paragraph" w:customStyle="1" w:styleId="87E9F13A6FCC4B39B26AB1A3B36F9553">
    <w:name w:val="87E9F13A6FCC4B39B26AB1A3B36F9553"/>
    <w:rsid w:val="001B6A54"/>
  </w:style>
  <w:style w:type="paragraph" w:customStyle="1" w:styleId="670D9E1CD9BB45D99A550F1CACE2AED8">
    <w:name w:val="670D9E1CD9BB45D99A550F1CACE2AED8"/>
    <w:rsid w:val="001B6A54"/>
  </w:style>
  <w:style w:type="paragraph" w:customStyle="1" w:styleId="F2172E63FCA14834A1EA3EEA5EC143AD">
    <w:name w:val="F2172E63FCA14834A1EA3EEA5EC143AD"/>
    <w:rsid w:val="001B6A54"/>
  </w:style>
  <w:style w:type="paragraph" w:customStyle="1" w:styleId="8253FE77C5F84A0F876D4F72CB60148C">
    <w:name w:val="8253FE77C5F84A0F876D4F72CB60148C"/>
    <w:rsid w:val="001B6A54"/>
  </w:style>
  <w:style w:type="paragraph" w:customStyle="1" w:styleId="86141DBD4D70458A80C639EF96D12244">
    <w:name w:val="86141DBD4D70458A80C639EF96D12244"/>
    <w:rsid w:val="001B6A54"/>
  </w:style>
  <w:style w:type="paragraph" w:customStyle="1" w:styleId="83032FE8AB8C4C8C99801E98ED26EAD0">
    <w:name w:val="83032FE8AB8C4C8C99801E98ED26EAD0"/>
    <w:rsid w:val="001B6A54"/>
  </w:style>
  <w:style w:type="paragraph" w:customStyle="1" w:styleId="FC6F64A885A24AD7ABAC97606D81205C">
    <w:name w:val="FC6F64A885A24AD7ABAC97606D81205C"/>
    <w:rsid w:val="001B6A54"/>
  </w:style>
  <w:style w:type="paragraph" w:customStyle="1" w:styleId="A8EEAB55F7F54A6BB7F0947B7C56F3ED">
    <w:name w:val="A8EEAB55F7F54A6BB7F0947B7C56F3ED"/>
    <w:rsid w:val="001B6A54"/>
  </w:style>
  <w:style w:type="paragraph" w:customStyle="1" w:styleId="91B4015F7AC442E59C9E3471359F7E9A">
    <w:name w:val="91B4015F7AC442E59C9E3471359F7E9A"/>
    <w:rsid w:val="001B6A54"/>
  </w:style>
  <w:style w:type="paragraph" w:customStyle="1" w:styleId="52EACD2F951542CD8994D17A93C33C1B">
    <w:name w:val="52EACD2F951542CD8994D17A93C33C1B"/>
    <w:rsid w:val="001B6A54"/>
  </w:style>
  <w:style w:type="paragraph" w:customStyle="1" w:styleId="1C047A97192E45AE9A4483C8D3421A2F">
    <w:name w:val="1C047A97192E45AE9A4483C8D3421A2F"/>
    <w:rsid w:val="001B6A54"/>
  </w:style>
  <w:style w:type="paragraph" w:customStyle="1" w:styleId="A40D721FB26C461AA58C7BDE5809E85C">
    <w:name w:val="A40D721FB26C461AA58C7BDE5809E85C"/>
    <w:rsid w:val="001B6A54"/>
  </w:style>
  <w:style w:type="paragraph" w:customStyle="1" w:styleId="121F05C80BA143279B59CF25D3BE0346">
    <w:name w:val="121F05C80BA143279B59CF25D3BE0346"/>
    <w:rsid w:val="001B6A54"/>
  </w:style>
  <w:style w:type="paragraph" w:customStyle="1" w:styleId="5F5A8B5617764C2EAF5AB51B2053D758">
    <w:name w:val="5F5A8B5617764C2EAF5AB51B2053D758"/>
    <w:rsid w:val="001B6A54"/>
  </w:style>
  <w:style w:type="paragraph" w:customStyle="1" w:styleId="AF880127D09A4DD4A79FCA8BC9E9D124">
    <w:name w:val="AF880127D09A4DD4A79FCA8BC9E9D124"/>
    <w:rsid w:val="001B6A54"/>
  </w:style>
  <w:style w:type="paragraph" w:customStyle="1" w:styleId="01A3E9D6D8C6470CB9DE7483A3BD17B2">
    <w:name w:val="01A3E9D6D8C6470CB9DE7483A3BD17B2"/>
    <w:rsid w:val="001B6A54"/>
  </w:style>
  <w:style w:type="paragraph" w:customStyle="1" w:styleId="9B0A4BCEBE634953881B177344ECA207">
    <w:name w:val="9B0A4BCEBE634953881B177344ECA207"/>
    <w:rsid w:val="001B6A54"/>
  </w:style>
  <w:style w:type="paragraph" w:customStyle="1" w:styleId="F7BCFF03B6364EE8BCF1E54CE27AAC61">
    <w:name w:val="F7BCFF03B6364EE8BCF1E54CE27AAC61"/>
    <w:rsid w:val="001B6A54"/>
  </w:style>
  <w:style w:type="paragraph" w:customStyle="1" w:styleId="281E031E3869450F92392227328659EC">
    <w:name w:val="281E031E3869450F92392227328659EC"/>
    <w:rsid w:val="001B6A54"/>
  </w:style>
  <w:style w:type="paragraph" w:customStyle="1" w:styleId="6250F5D304EA4096B870E1514708C19D">
    <w:name w:val="6250F5D304EA4096B870E1514708C19D"/>
    <w:rsid w:val="001B6A54"/>
  </w:style>
  <w:style w:type="paragraph" w:customStyle="1" w:styleId="85BA59B6E6734BA3831D760BD1727974">
    <w:name w:val="85BA59B6E6734BA3831D760BD1727974"/>
    <w:rsid w:val="001B6A54"/>
  </w:style>
  <w:style w:type="paragraph" w:customStyle="1" w:styleId="8D2AC6968C19408CABF90AFF3AEA09D1">
    <w:name w:val="8D2AC6968C19408CABF90AFF3AEA09D1"/>
    <w:rsid w:val="001B6A54"/>
  </w:style>
  <w:style w:type="paragraph" w:customStyle="1" w:styleId="7870032FD8E1499996FE68E89238A152">
    <w:name w:val="7870032FD8E1499996FE68E89238A152"/>
    <w:rsid w:val="001B6A54"/>
  </w:style>
  <w:style w:type="paragraph" w:customStyle="1" w:styleId="CFF16443FECD4283953999CBEEA1A69F">
    <w:name w:val="CFF16443FECD4283953999CBEEA1A69F"/>
    <w:rsid w:val="001B6A54"/>
  </w:style>
  <w:style w:type="paragraph" w:customStyle="1" w:styleId="68344876BEE94305A80E45472E8A86E5">
    <w:name w:val="68344876BEE94305A80E45472E8A86E5"/>
    <w:rsid w:val="001B6A54"/>
  </w:style>
  <w:style w:type="paragraph" w:customStyle="1" w:styleId="8506C30E708748ADB57265E3BF503C80">
    <w:name w:val="8506C30E708748ADB57265E3BF503C80"/>
    <w:rsid w:val="001B6A54"/>
  </w:style>
  <w:style w:type="paragraph" w:customStyle="1" w:styleId="E321475B78914247845FE20F409E17C1">
    <w:name w:val="E321475B78914247845FE20F409E17C1"/>
    <w:rsid w:val="001B6A54"/>
  </w:style>
  <w:style w:type="paragraph" w:customStyle="1" w:styleId="1DEBC38FF7944E33824D41BDEE2B8583">
    <w:name w:val="1DEBC38FF7944E33824D41BDEE2B8583"/>
    <w:rsid w:val="001B6A54"/>
  </w:style>
  <w:style w:type="paragraph" w:customStyle="1" w:styleId="1AB83DC43745467681B4C65B3C8EE8F5">
    <w:name w:val="1AB83DC43745467681B4C65B3C8EE8F5"/>
    <w:rsid w:val="001B6A54"/>
  </w:style>
  <w:style w:type="paragraph" w:customStyle="1" w:styleId="CD934A57FF454A73BB9267D167E10A6D">
    <w:name w:val="CD934A57FF454A73BB9267D167E10A6D"/>
    <w:rsid w:val="001B6A54"/>
  </w:style>
  <w:style w:type="paragraph" w:customStyle="1" w:styleId="81A35FC7B8124227AB5BF07DE521EEC4">
    <w:name w:val="81A35FC7B8124227AB5BF07DE521EEC4"/>
    <w:rsid w:val="001B6A54"/>
  </w:style>
  <w:style w:type="paragraph" w:customStyle="1" w:styleId="65A8497A84104BC58D03CE60EB5E13C7">
    <w:name w:val="65A8497A84104BC58D03CE60EB5E13C7"/>
    <w:rsid w:val="001B6A54"/>
  </w:style>
  <w:style w:type="paragraph" w:customStyle="1" w:styleId="A792BB25BFBB4B15B36CC083C32CFFD6">
    <w:name w:val="A792BB25BFBB4B15B36CC083C32CFFD6"/>
    <w:rsid w:val="001B6A54"/>
  </w:style>
  <w:style w:type="paragraph" w:customStyle="1" w:styleId="CAB3713980D4422A8139D9F1F5EF8A85">
    <w:name w:val="CAB3713980D4422A8139D9F1F5EF8A85"/>
    <w:rsid w:val="001B6A54"/>
  </w:style>
  <w:style w:type="paragraph" w:customStyle="1" w:styleId="ED44C899082B4FC68E98AD3410B3D405">
    <w:name w:val="ED44C899082B4FC68E98AD3410B3D405"/>
    <w:rsid w:val="001B6A54"/>
  </w:style>
  <w:style w:type="paragraph" w:customStyle="1" w:styleId="4EA3ECA17E904F02ACA46A67E86CB960">
    <w:name w:val="4EA3ECA17E904F02ACA46A67E86CB960"/>
    <w:rsid w:val="001B6A54"/>
  </w:style>
  <w:style w:type="paragraph" w:customStyle="1" w:styleId="764DB675E3BA46AC94E2EEC20EE37D24">
    <w:name w:val="764DB675E3BA46AC94E2EEC20EE37D24"/>
    <w:rsid w:val="001B6A54"/>
  </w:style>
  <w:style w:type="paragraph" w:customStyle="1" w:styleId="45F426391EA543B2BF7BAF8486DBD71F">
    <w:name w:val="45F426391EA543B2BF7BAF8486DBD71F"/>
    <w:rsid w:val="001B6A54"/>
  </w:style>
  <w:style w:type="paragraph" w:customStyle="1" w:styleId="ECEEF0A267C74542BE58EFA607B1E8D5">
    <w:name w:val="ECEEF0A267C74542BE58EFA607B1E8D5"/>
    <w:rsid w:val="001B6A54"/>
  </w:style>
  <w:style w:type="paragraph" w:customStyle="1" w:styleId="46B6FD9FD5614657847319E149F2CCFC">
    <w:name w:val="46B6FD9FD5614657847319E149F2CCFC"/>
    <w:rsid w:val="001B6A54"/>
  </w:style>
  <w:style w:type="paragraph" w:customStyle="1" w:styleId="9FB5C9D1D93E4E85BFD1AB7AA5AD37A0">
    <w:name w:val="9FB5C9D1D93E4E85BFD1AB7AA5AD37A0"/>
    <w:rsid w:val="001B6A54"/>
  </w:style>
  <w:style w:type="paragraph" w:customStyle="1" w:styleId="A38B7AAB6F2247168B17ACFE82095198">
    <w:name w:val="A38B7AAB6F2247168B17ACFE82095198"/>
    <w:rsid w:val="001B6A54"/>
  </w:style>
  <w:style w:type="paragraph" w:customStyle="1" w:styleId="082EF073C7E24D3CA3D3B86410468395">
    <w:name w:val="082EF073C7E24D3CA3D3B86410468395"/>
    <w:rsid w:val="001B6A54"/>
  </w:style>
  <w:style w:type="paragraph" w:customStyle="1" w:styleId="3A26EE15E51748C5BA9716B186354E43">
    <w:name w:val="3A26EE15E51748C5BA9716B186354E43"/>
    <w:rsid w:val="001B6A54"/>
  </w:style>
  <w:style w:type="paragraph" w:customStyle="1" w:styleId="9C9F9777E4144E86980BAE3429049D51">
    <w:name w:val="9C9F9777E4144E86980BAE3429049D51"/>
    <w:rsid w:val="001B6A54"/>
  </w:style>
  <w:style w:type="paragraph" w:customStyle="1" w:styleId="F89BFAC347FC465C9E077F3CA000A914">
    <w:name w:val="F89BFAC347FC465C9E077F3CA000A914"/>
    <w:rsid w:val="001B6A54"/>
  </w:style>
  <w:style w:type="paragraph" w:customStyle="1" w:styleId="2A6D535151184A94B9221B3358776539">
    <w:name w:val="2A6D535151184A94B9221B3358776539"/>
    <w:rsid w:val="001B6A54"/>
  </w:style>
  <w:style w:type="paragraph" w:customStyle="1" w:styleId="065C9141864444BB8A050E9DB83CAECE">
    <w:name w:val="065C9141864444BB8A050E9DB83CAECE"/>
    <w:rsid w:val="001B6A54"/>
  </w:style>
  <w:style w:type="paragraph" w:customStyle="1" w:styleId="07175CCCDFEB4A9983DF0E2D45E0370C">
    <w:name w:val="07175CCCDFEB4A9983DF0E2D45E0370C"/>
    <w:rsid w:val="001B6A54"/>
  </w:style>
  <w:style w:type="paragraph" w:customStyle="1" w:styleId="57D6B9884C8F4E35A4F652D0126FC75E">
    <w:name w:val="57D6B9884C8F4E35A4F652D0126FC75E"/>
    <w:rsid w:val="001B6A54"/>
  </w:style>
  <w:style w:type="paragraph" w:customStyle="1" w:styleId="2D3E300DAB1F45D6928FC5232A292DC3">
    <w:name w:val="2D3E300DAB1F45D6928FC5232A292DC3"/>
    <w:rsid w:val="001B6A54"/>
  </w:style>
  <w:style w:type="paragraph" w:customStyle="1" w:styleId="2885B0AA1BEB49DC8DED442BBA44703C">
    <w:name w:val="2885B0AA1BEB49DC8DED442BBA44703C"/>
    <w:rsid w:val="001B6A54"/>
  </w:style>
  <w:style w:type="paragraph" w:customStyle="1" w:styleId="8DED2E42E6214E27B42990F2C004FB75">
    <w:name w:val="8DED2E42E6214E27B42990F2C004FB75"/>
    <w:rsid w:val="001B6A54"/>
  </w:style>
  <w:style w:type="paragraph" w:customStyle="1" w:styleId="A79C84964D1940FCAD66868A87E44DA7">
    <w:name w:val="A79C84964D1940FCAD66868A87E44DA7"/>
    <w:rsid w:val="001B6A54"/>
  </w:style>
  <w:style w:type="paragraph" w:customStyle="1" w:styleId="2323F83D7AC74E7DAEC6721B86314E05">
    <w:name w:val="2323F83D7AC74E7DAEC6721B86314E05"/>
    <w:rsid w:val="001B6A54"/>
  </w:style>
  <w:style w:type="paragraph" w:customStyle="1" w:styleId="608F764DE9E748DDAD5C6B61EB49C47A">
    <w:name w:val="608F764DE9E748DDAD5C6B61EB49C47A"/>
    <w:rsid w:val="001B6A54"/>
  </w:style>
  <w:style w:type="paragraph" w:customStyle="1" w:styleId="A36D1337D8954BEE904A359FC1168E7A">
    <w:name w:val="A36D1337D8954BEE904A359FC1168E7A"/>
    <w:rsid w:val="001B6A54"/>
  </w:style>
  <w:style w:type="paragraph" w:customStyle="1" w:styleId="2EF0102ED5EC49A8ACA54D3038F91870">
    <w:name w:val="2EF0102ED5EC49A8ACA54D3038F91870"/>
    <w:rsid w:val="001B6A54"/>
  </w:style>
  <w:style w:type="paragraph" w:customStyle="1" w:styleId="0411CBB512A741D794403C97195C288A">
    <w:name w:val="0411CBB512A741D794403C97195C288A"/>
    <w:rsid w:val="001B6A54"/>
  </w:style>
  <w:style w:type="paragraph" w:customStyle="1" w:styleId="F5A94A5EAA5743B29F090D7D99C9EA80">
    <w:name w:val="F5A94A5EAA5743B29F090D7D99C9EA80"/>
    <w:rsid w:val="001B6A54"/>
  </w:style>
  <w:style w:type="paragraph" w:customStyle="1" w:styleId="5D7AFDD8941B41CCBAC99CFC98A721DD">
    <w:name w:val="5D7AFDD8941B41CCBAC99CFC98A721DD"/>
    <w:rsid w:val="001B6A54"/>
  </w:style>
  <w:style w:type="paragraph" w:customStyle="1" w:styleId="A46303BCF8B243AD9FE2426912C20825">
    <w:name w:val="A46303BCF8B243AD9FE2426912C20825"/>
    <w:rsid w:val="001B6A54"/>
  </w:style>
  <w:style w:type="paragraph" w:customStyle="1" w:styleId="ADC22D2113CA426DB732A008B8BB1947">
    <w:name w:val="ADC22D2113CA426DB732A008B8BB1947"/>
    <w:rsid w:val="001B6A54"/>
  </w:style>
  <w:style w:type="paragraph" w:customStyle="1" w:styleId="7A992036F7AE4BCC9462D2CC81DA8E67">
    <w:name w:val="7A992036F7AE4BCC9462D2CC81DA8E67"/>
    <w:rsid w:val="001B6A54"/>
  </w:style>
  <w:style w:type="paragraph" w:customStyle="1" w:styleId="BE41EDE1264A4A10AC3A914E078351EA">
    <w:name w:val="BE41EDE1264A4A10AC3A914E078351EA"/>
    <w:rsid w:val="001B6A54"/>
  </w:style>
  <w:style w:type="paragraph" w:customStyle="1" w:styleId="5A2A98D1E3B54D3F8580D1E47C4348C4">
    <w:name w:val="5A2A98D1E3B54D3F8580D1E47C4348C4"/>
    <w:rsid w:val="001B6A54"/>
  </w:style>
  <w:style w:type="paragraph" w:customStyle="1" w:styleId="F60431239198424AAAB1D46312EDFA9A">
    <w:name w:val="F60431239198424AAAB1D46312EDFA9A"/>
    <w:rsid w:val="001B6A54"/>
  </w:style>
  <w:style w:type="paragraph" w:customStyle="1" w:styleId="29E6B7CD94644E2BAFA8971D0D2EAC61">
    <w:name w:val="29E6B7CD94644E2BAFA8971D0D2EAC61"/>
    <w:rsid w:val="001B6A54"/>
  </w:style>
  <w:style w:type="paragraph" w:customStyle="1" w:styleId="792064915DBC440CA516F63CF911848A">
    <w:name w:val="792064915DBC440CA516F63CF911848A"/>
    <w:rsid w:val="001B6A54"/>
  </w:style>
  <w:style w:type="paragraph" w:customStyle="1" w:styleId="F2001395D8BB4992AF868386F90C3DA4">
    <w:name w:val="F2001395D8BB4992AF868386F90C3DA4"/>
    <w:rsid w:val="001B6A54"/>
  </w:style>
  <w:style w:type="paragraph" w:customStyle="1" w:styleId="88D55001BD97462188D19946C3EBB994">
    <w:name w:val="88D55001BD97462188D19946C3EBB994"/>
    <w:rsid w:val="001B6A54"/>
  </w:style>
  <w:style w:type="paragraph" w:customStyle="1" w:styleId="C80D9FD5307D471CAAE6B27C4D943F78">
    <w:name w:val="C80D9FD5307D471CAAE6B27C4D943F78"/>
    <w:rsid w:val="001B6A54"/>
  </w:style>
  <w:style w:type="paragraph" w:customStyle="1" w:styleId="392EB3CE1E8F4313BF09037E88E5A615">
    <w:name w:val="392EB3CE1E8F4313BF09037E88E5A615"/>
    <w:rsid w:val="001B6A54"/>
  </w:style>
  <w:style w:type="paragraph" w:customStyle="1" w:styleId="F5505498BBD44D1C8BA4E04371AB7708">
    <w:name w:val="F5505498BBD44D1C8BA4E04371AB7708"/>
    <w:rsid w:val="001B6A54"/>
  </w:style>
  <w:style w:type="paragraph" w:customStyle="1" w:styleId="5651D0034D8D439CA5F156D5F31AD1BD">
    <w:name w:val="5651D0034D8D439CA5F156D5F31AD1BD"/>
    <w:rsid w:val="001B6A54"/>
  </w:style>
  <w:style w:type="paragraph" w:customStyle="1" w:styleId="DF42BDC57E3A48E4BB27A8D38198E41C">
    <w:name w:val="DF42BDC57E3A48E4BB27A8D38198E41C"/>
    <w:rsid w:val="001B6A54"/>
  </w:style>
  <w:style w:type="paragraph" w:customStyle="1" w:styleId="3A8EB7527ED942679846170FD3D80A01">
    <w:name w:val="3A8EB7527ED942679846170FD3D80A01"/>
    <w:rsid w:val="001B6A54"/>
  </w:style>
  <w:style w:type="paragraph" w:customStyle="1" w:styleId="2C3F6975D5934FF4A3FFB228BA871518">
    <w:name w:val="2C3F6975D5934FF4A3FFB228BA871518"/>
    <w:rsid w:val="001B6A54"/>
  </w:style>
  <w:style w:type="paragraph" w:customStyle="1" w:styleId="CA961F2825384082B055FA20A2B2E0FE">
    <w:name w:val="CA961F2825384082B055FA20A2B2E0FE"/>
    <w:rsid w:val="001B6A54"/>
  </w:style>
  <w:style w:type="paragraph" w:customStyle="1" w:styleId="095D3CDC3AC3446FBB7394DB16CC73F4">
    <w:name w:val="095D3CDC3AC3446FBB7394DB16CC73F4"/>
    <w:rsid w:val="001B6A54"/>
  </w:style>
  <w:style w:type="paragraph" w:customStyle="1" w:styleId="F43D9324104140B2909FAD7E0A9D1148">
    <w:name w:val="F43D9324104140B2909FAD7E0A9D1148"/>
    <w:rsid w:val="001B6A54"/>
  </w:style>
  <w:style w:type="paragraph" w:customStyle="1" w:styleId="ACFCB2387CE64996A9FBC04C2D3A14BC">
    <w:name w:val="ACFCB2387CE64996A9FBC04C2D3A14BC"/>
    <w:rsid w:val="001B6A54"/>
  </w:style>
  <w:style w:type="paragraph" w:customStyle="1" w:styleId="47B5223C97E645D088FB1E9318BC6935">
    <w:name w:val="47B5223C97E645D088FB1E9318BC6935"/>
    <w:rsid w:val="001B6A54"/>
  </w:style>
  <w:style w:type="paragraph" w:customStyle="1" w:styleId="BB8BFDAC78684AC0A7C5ED8421673C7C">
    <w:name w:val="BB8BFDAC78684AC0A7C5ED8421673C7C"/>
    <w:rsid w:val="001B6A54"/>
  </w:style>
  <w:style w:type="paragraph" w:customStyle="1" w:styleId="1DAEE117E92C4A56A5C2232FA5B05516">
    <w:name w:val="1DAEE117E92C4A56A5C2232FA5B05516"/>
    <w:rsid w:val="001B6A54"/>
  </w:style>
  <w:style w:type="paragraph" w:customStyle="1" w:styleId="0837AD2D517E4D649554E04B3508AEBA">
    <w:name w:val="0837AD2D517E4D649554E04B3508AEBA"/>
    <w:rsid w:val="001B6A54"/>
  </w:style>
  <w:style w:type="paragraph" w:customStyle="1" w:styleId="ED5AC4234B53426E8BF94C95E1B3F820">
    <w:name w:val="ED5AC4234B53426E8BF94C95E1B3F820"/>
    <w:rsid w:val="001B6A54"/>
  </w:style>
  <w:style w:type="paragraph" w:customStyle="1" w:styleId="0D318EC43C47426F93809EAEF296DB57">
    <w:name w:val="0D318EC43C47426F93809EAEF296DB57"/>
    <w:rsid w:val="001B6A54"/>
  </w:style>
  <w:style w:type="paragraph" w:customStyle="1" w:styleId="9C7A212263A44179976B0478CEBEA233">
    <w:name w:val="9C7A212263A44179976B0478CEBEA233"/>
    <w:rsid w:val="001B6A54"/>
  </w:style>
  <w:style w:type="paragraph" w:customStyle="1" w:styleId="1770C44FAB024522B3A50B9A6D5F96C1">
    <w:name w:val="1770C44FAB024522B3A50B9A6D5F96C1"/>
    <w:rsid w:val="001B6A54"/>
  </w:style>
  <w:style w:type="paragraph" w:customStyle="1" w:styleId="03843CF28D2748D7BD9DF429C8F3658F">
    <w:name w:val="03843CF28D2748D7BD9DF429C8F3658F"/>
    <w:rsid w:val="001B6A54"/>
  </w:style>
  <w:style w:type="paragraph" w:customStyle="1" w:styleId="FB1B5BDCC1F64C09B99FB4D7ABEF2E93">
    <w:name w:val="FB1B5BDCC1F64C09B99FB4D7ABEF2E93"/>
    <w:rsid w:val="001B6A54"/>
  </w:style>
  <w:style w:type="paragraph" w:customStyle="1" w:styleId="28281F4D67D84B079BDC8510DFA91951">
    <w:name w:val="28281F4D67D84B079BDC8510DFA91951"/>
    <w:rsid w:val="001B6A54"/>
  </w:style>
  <w:style w:type="paragraph" w:customStyle="1" w:styleId="41146FC1560847F58DD74727F03C08A4">
    <w:name w:val="41146FC1560847F58DD74727F03C08A4"/>
    <w:rsid w:val="001B6A54"/>
  </w:style>
  <w:style w:type="paragraph" w:customStyle="1" w:styleId="378B81A740504F53A8B6AFE3A77FB4D8">
    <w:name w:val="378B81A740504F53A8B6AFE3A77FB4D8"/>
    <w:rsid w:val="001B6A54"/>
  </w:style>
  <w:style w:type="paragraph" w:customStyle="1" w:styleId="FABB9AF791964CE9B11CFB74FD2FC241">
    <w:name w:val="FABB9AF791964CE9B11CFB74FD2FC241"/>
    <w:rsid w:val="001B6A54"/>
  </w:style>
  <w:style w:type="paragraph" w:customStyle="1" w:styleId="0A53E22E212A44118FA1F80C2250311C">
    <w:name w:val="0A53E22E212A44118FA1F80C2250311C"/>
    <w:rsid w:val="001B6A54"/>
  </w:style>
  <w:style w:type="paragraph" w:customStyle="1" w:styleId="1064536B1E0B4E219EED3A6CD7E8468B">
    <w:name w:val="1064536B1E0B4E219EED3A6CD7E8468B"/>
    <w:rsid w:val="001B6A54"/>
  </w:style>
  <w:style w:type="paragraph" w:customStyle="1" w:styleId="A0DAB9B8D22C4B998E3EC2CF31D44FAD">
    <w:name w:val="A0DAB9B8D22C4B998E3EC2CF31D44FAD"/>
    <w:rsid w:val="001B6A54"/>
  </w:style>
  <w:style w:type="paragraph" w:customStyle="1" w:styleId="FBD0AD5ECFC04393A6F565EC64B987D2">
    <w:name w:val="FBD0AD5ECFC04393A6F565EC64B987D2"/>
    <w:rsid w:val="001B6A54"/>
  </w:style>
  <w:style w:type="paragraph" w:customStyle="1" w:styleId="17A4A86575CF4859B09032F6A9236434">
    <w:name w:val="17A4A86575CF4859B09032F6A9236434"/>
    <w:rsid w:val="001B6A54"/>
  </w:style>
  <w:style w:type="paragraph" w:customStyle="1" w:styleId="319A3944374643619C61661069CDC448">
    <w:name w:val="319A3944374643619C61661069CDC448"/>
    <w:rsid w:val="001B6A54"/>
  </w:style>
  <w:style w:type="paragraph" w:customStyle="1" w:styleId="1E07F7A242074BE7A2314BB2297B37BC">
    <w:name w:val="1E07F7A242074BE7A2314BB2297B37BC"/>
    <w:rsid w:val="001B6A54"/>
  </w:style>
  <w:style w:type="paragraph" w:customStyle="1" w:styleId="70807D30BFC743FE88FC210AF3AE858A">
    <w:name w:val="70807D30BFC743FE88FC210AF3AE858A"/>
    <w:rsid w:val="001B6A54"/>
  </w:style>
  <w:style w:type="paragraph" w:customStyle="1" w:styleId="7399909650714901A5EC570A14FC1AF1">
    <w:name w:val="7399909650714901A5EC570A14FC1AF1"/>
    <w:rsid w:val="001B6A54"/>
  </w:style>
  <w:style w:type="paragraph" w:customStyle="1" w:styleId="88B586DFBAFB4166B919288CE3E592E7">
    <w:name w:val="88B586DFBAFB4166B919288CE3E592E7"/>
    <w:rsid w:val="001B6A54"/>
  </w:style>
  <w:style w:type="paragraph" w:customStyle="1" w:styleId="305659A87F6E49FAA17628BB48AB11E5">
    <w:name w:val="305659A87F6E49FAA17628BB48AB11E5"/>
    <w:rsid w:val="001B6A54"/>
  </w:style>
  <w:style w:type="paragraph" w:customStyle="1" w:styleId="8CF8E95048B34FBEB794568050109D37">
    <w:name w:val="8CF8E95048B34FBEB794568050109D37"/>
    <w:rsid w:val="001B6A54"/>
  </w:style>
  <w:style w:type="paragraph" w:customStyle="1" w:styleId="E769B250DC0E40F49342026A832AFB7C">
    <w:name w:val="E769B250DC0E40F49342026A832AFB7C"/>
    <w:rsid w:val="001B6A54"/>
  </w:style>
  <w:style w:type="paragraph" w:customStyle="1" w:styleId="8121AF201478404AB28AC5948FC7931B">
    <w:name w:val="8121AF201478404AB28AC5948FC7931B"/>
    <w:rsid w:val="001B6A54"/>
  </w:style>
  <w:style w:type="paragraph" w:customStyle="1" w:styleId="EC064E53B42C473A8E49652E4195164A">
    <w:name w:val="EC064E53B42C473A8E49652E4195164A"/>
    <w:rsid w:val="001B6A54"/>
  </w:style>
  <w:style w:type="paragraph" w:customStyle="1" w:styleId="31DD3417EAB049DBADA8207346BEE4EB">
    <w:name w:val="31DD3417EAB049DBADA8207346BEE4EB"/>
    <w:rsid w:val="001B6A54"/>
  </w:style>
  <w:style w:type="paragraph" w:customStyle="1" w:styleId="58D0CE22E97D461AB8067AC88CACED0F">
    <w:name w:val="58D0CE22E97D461AB8067AC88CACED0F"/>
    <w:rsid w:val="001B6A54"/>
  </w:style>
  <w:style w:type="paragraph" w:customStyle="1" w:styleId="1FB6FAAB1ECB4F27A1C04C70DB94C53F">
    <w:name w:val="1FB6FAAB1ECB4F27A1C04C70DB94C53F"/>
    <w:rsid w:val="001B6A54"/>
  </w:style>
  <w:style w:type="paragraph" w:customStyle="1" w:styleId="328AB421D79C40F698BC488D6E9167C8">
    <w:name w:val="328AB421D79C40F698BC488D6E9167C8"/>
    <w:rsid w:val="001B6A54"/>
  </w:style>
  <w:style w:type="paragraph" w:customStyle="1" w:styleId="A7F2ADFE153D484F8299724C6F63C5D2">
    <w:name w:val="A7F2ADFE153D484F8299724C6F63C5D2"/>
    <w:rsid w:val="001B6A54"/>
  </w:style>
  <w:style w:type="paragraph" w:customStyle="1" w:styleId="9E85EDBABE514C8A9E32CF2A207D8079">
    <w:name w:val="9E85EDBABE514C8A9E32CF2A207D8079"/>
    <w:rsid w:val="001B6A54"/>
  </w:style>
  <w:style w:type="paragraph" w:customStyle="1" w:styleId="56D9705D2287427A930A21D639665B5D">
    <w:name w:val="56D9705D2287427A930A21D639665B5D"/>
    <w:rsid w:val="001B6A54"/>
  </w:style>
  <w:style w:type="paragraph" w:customStyle="1" w:styleId="3B1562E937C649FA8A2E88663B37FD75">
    <w:name w:val="3B1562E937C649FA8A2E88663B37FD75"/>
    <w:rsid w:val="001B6A54"/>
  </w:style>
  <w:style w:type="paragraph" w:customStyle="1" w:styleId="8E80AAA6C3464DFCA6DDCA7FCA05D792">
    <w:name w:val="8E80AAA6C3464DFCA6DDCA7FCA05D792"/>
    <w:rsid w:val="001B6A54"/>
  </w:style>
  <w:style w:type="paragraph" w:customStyle="1" w:styleId="6E833355BF064DCF853E914CDE62979D">
    <w:name w:val="6E833355BF064DCF853E914CDE62979D"/>
    <w:rsid w:val="001B6A54"/>
  </w:style>
  <w:style w:type="paragraph" w:customStyle="1" w:styleId="441BE77ED0E448FF93952AAF797EF167">
    <w:name w:val="441BE77ED0E448FF93952AAF797EF167"/>
    <w:rsid w:val="001B6A54"/>
  </w:style>
  <w:style w:type="paragraph" w:customStyle="1" w:styleId="7C57C926E2644AEEA7DD8A978DA9E22A">
    <w:name w:val="7C57C926E2644AEEA7DD8A978DA9E22A"/>
    <w:rsid w:val="001B6A54"/>
  </w:style>
  <w:style w:type="paragraph" w:customStyle="1" w:styleId="EA68938494FB478A98ACE42D9DF8567A">
    <w:name w:val="EA68938494FB478A98ACE42D9DF8567A"/>
    <w:rsid w:val="001B6A54"/>
  </w:style>
  <w:style w:type="paragraph" w:customStyle="1" w:styleId="510E50D177DA4D6C9CAFD32EE2F3B6C4">
    <w:name w:val="510E50D177DA4D6C9CAFD32EE2F3B6C4"/>
    <w:rsid w:val="001B6A54"/>
  </w:style>
  <w:style w:type="paragraph" w:customStyle="1" w:styleId="8AF3D611552F496FBCE5BA3A9D63A03127">
    <w:name w:val="8AF3D611552F496FBCE5BA3A9D63A03127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5">
    <w:name w:val="CD7455A6EDEF46548762E758FF77A6E75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29">
    <w:name w:val="1CB92B680E53402783F56096DB50A360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0">
    <w:name w:val="561CC165BA744957A0FBCC24B2E20D3130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5">
    <w:name w:val="F653BB78C1DD4AE38BB2E2EE3A5EF19025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29">
    <w:name w:val="D2B70BBC223543C3837C04558CED13C5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29">
    <w:name w:val="646B0CA727AB45E5B00DF9AA59ED00DD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29">
    <w:name w:val="D208B136DCD44A54BD30B4D0AF994750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8BD65FEF3F6401AAE9B195301AA504929">
    <w:name w:val="98BD65FEF3F6401AAE9B195301AA5049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29">
    <w:name w:val="1D5FF453D88441748304D8B1A9715B7B29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0">
    <w:name w:val="C94C19E4BCC9495DB4B499B4D612F0C520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3">
    <w:name w:val="2977F13965BD4D4492999E6F7FA65EC94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4">
    <w:name w:val="F603A6A73BC149B09747607FA818FCD94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4">
    <w:name w:val="93F35CE682CF4EF683D639296240D0CF4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4">
    <w:name w:val="7DDBCE5206D64721A7585961CFB676BA24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3">
    <w:name w:val="929552C21DC84F80B911B41F52CDDAD1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3">
    <w:name w:val="B3C982D8CD43478FBECAE53E84F088FC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3">
    <w:name w:val="226DB957F9D94B87B4D28A634FF3ABAF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3">
    <w:name w:val="CB3999ABD44049AA9718802FE1AFA1DA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3">
    <w:name w:val="CB59FE84EDC143C390E8282ACBFB52FD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3">
    <w:name w:val="92F5AB982B644F52905A78E39D6D67EA23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1">
    <w:name w:val="FABB9AF791964CE9B11CFB74FD2FC241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1">
    <w:name w:val="0A53E22E212A44118FA1F80C2250311C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1">
    <w:name w:val="1064536B1E0B4E219EED3A6CD7E8468B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1">
    <w:name w:val="A0DAB9B8D22C4B998E3EC2CF31D44FAD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1">
    <w:name w:val="FBD0AD5ECFC04393A6F565EC64B987D2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1">
    <w:name w:val="17A4A86575CF4859B09032F6A9236434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1">
    <w:name w:val="319A3944374643619C61661069CDC448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1">
    <w:name w:val="1E07F7A242074BE7A2314BB2297B37BC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1">
    <w:name w:val="70807D30BFC743FE88FC210AF3AE858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1">
    <w:name w:val="7399909650714901A5EC570A14FC1AF1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1">
    <w:name w:val="88B586DFBAFB4166B919288CE3E592E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1">
    <w:name w:val="305659A87F6E49FAA17628BB48AB11E5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1">
    <w:name w:val="8CF8E95048B34FBEB794568050109D3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1">
    <w:name w:val="E769B250DC0E40F49342026A832AFB7C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1">
    <w:name w:val="8121AF201478404AB28AC5948FC7931B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1">
    <w:name w:val="EC064E53B42C473A8E49652E4195164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1">
    <w:name w:val="31DD3417EAB049DBADA8207346BEE4EB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1">
    <w:name w:val="58D0CE22E97D461AB8067AC88CACED0F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1">
    <w:name w:val="1FB6FAAB1ECB4F27A1C04C70DB94C53F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1">
    <w:name w:val="328AB421D79C40F698BC488D6E9167C8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1">
    <w:name w:val="A7F2ADFE153D484F8299724C6F63C5D2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1">
    <w:name w:val="9E85EDBABE514C8A9E32CF2A207D8079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1">
    <w:name w:val="56D9705D2287427A930A21D639665B5D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1">
    <w:name w:val="3B1562E937C649FA8A2E88663B37FD75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E80AAA6C3464DFCA6DDCA7FCA05D7921">
    <w:name w:val="8E80AAA6C3464DFCA6DDCA7FCA05D792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E833355BF064DCF853E914CDE62979D1">
    <w:name w:val="6E833355BF064DCF853E914CDE62979D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41BE77ED0E448FF93952AAF797EF1671">
    <w:name w:val="441BE77ED0E448FF93952AAF797EF16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C57C926E2644AEEA7DD8A978DA9E22A1">
    <w:name w:val="7C57C926E2644AEEA7DD8A978DA9E22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A68938494FB478A98ACE42D9DF8567A1">
    <w:name w:val="EA68938494FB478A98ACE42D9DF8567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10E50D177DA4D6C9CAFD32EE2F3B6C41">
    <w:name w:val="510E50D177DA4D6C9CAFD32EE2F3B6C4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411CBB512A741D794403C97195C288A1">
    <w:name w:val="0411CBB512A741D794403C97195C288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5A94A5EAA5743B29F090D7D99C9EA801">
    <w:name w:val="F5A94A5EAA5743B29F090D7D99C9EA80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D7AFDD8941B41CCBAC99CFC98A721DD1">
    <w:name w:val="5D7AFDD8941B41CCBAC99CFC98A721DD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46303BCF8B243AD9FE2426912C208251">
    <w:name w:val="A46303BCF8B243AD9FE2426912C20825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DC22D2113CA426DB732A008B8BB19471">
    <w:name w:val="ADC22D2113CA426DB732A008B8BB194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A992036F7AE4BCC9462D2CC81DA8E671">
    <w:name w:val="7A992036F7AE4BCC9462D2CC81DA8E67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41EDE1264A4A10AC3A914E078351EA1">
    <w:name w:val="BE41EDE1264A4A10AC3A914E078351EA1"/>
    <w:rsid w:val="00097DFA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8">
    <w:name w:val="8AF3D611552F496FBCE5BA3A9D63A03128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6">
    <w:name w:val="CD7455A6EDEF46548762E758FF77A6E7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0">
    <w:name w:val="1CB92B680E53402783F56096DB50A360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1">
    <w:name w:val="561CC165BA744957A0FBCC24B2E20D31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6">
    <w:name w:val="F653BB78C1DD4AE38BB2E2EE3A5EF1902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0">
    <w:name w:val="D2B70BBC223543C3837C04558CED13C5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0">
    <w:name w:val="646B0CA727AB45E5B00DF9AA59ED00DD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0">
    <w:name w:val="D208B136DCD44A54BD30B4D0AF994750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0">
    <w:name w:val="1D5FF453D88441748304D8B1A9715B7B30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1">
    <w:name w:val="C94C19E4BCC9495DB4B499B4D612F0C52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4">
    <w:name w:val="2977F13965BD4D4492999E6F7FA65EC94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5">
    <w:name w:val="F603A6A73BC149B09747607FA818FCD9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5">
    <w:name w:val="93F35CE682CF4EF683D639296240D0CF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5">
    <w:name w:val="7DDBCE5206D64721A7585961CFB676BA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4">
    <w:name w:val="929552C21DC84F80B911B41F52CDDAD1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4">
    <w:name w:val="B3C982D8CD43478FBECAE53E84F088FC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4">
    <w:name w:val="226DB957F9D94B87B4D28A634FF3ABAF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4">
    <w:name w:val="CB3999ABD44049AA9718802FE1AFA1DA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4">
    <w:name w:val="CB59FE84EDC143C390E8282ACBFB52FD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4">
    <w:name w:val="92F5AB982B644F52905A78E39D6D67EA24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2">
    <w:name w:val="FABB9AF791964CE9B11CFB74FD2FC241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2">
    <w:name w:val="0A53E22E212A44118FA1F80C2250311C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2">
    <w:name w:val="1064536B1E0B4E219EED3A6CD7E8468B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2">
    <w:name w:val="A0DAB9B8D22C4B998E3EC2CF31D44FAD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2">
    <w:name w:val="FBD0AD5ECFC04393A6F565EC64B987D2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2">
    <w:name w:val="17A4A86575CF4859B09032F6A9236434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2">
    <w:name w:val="319A3944374643619C61661069CDC448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2">
    <w:name w:val="1E07F7A242074BE7A2314BB2297B37BC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2">
    <w:name w:val="70807D30BFC743FE88FC210AF3AE858A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2">
    <w:name w:val="7399909650714901A5EC570A14FC1AF1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2">
    <w:name w:val="88B586DFBAFB4166B919288CE3E592E7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2">
    <w:name w:val="305659A87F6E49FAA17628BB48AB11E5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2">
    <w:name w:val="8CF8E95048B34FBEB794568050109D37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2">
    <w:name w:val="E769B250DC0E40F49342026A832AFB7C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2">
    <w:name w:val="8121AF201478404AB28AC5948FC7931B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2">
    <w:name w:val="EC064E53B42C473A8E49652E4195164A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2">
    <w:name w:val="31DD3417EAB049DBADA8207346BEE4EB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2">
    <w:name w:val="58D0CE22E97D461AB8067AC88CACED0F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2">
    <w:name w:val="1FB6FAAB1ECB4F27A1C04C70DB94C53F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2">
    <w:name w:val="328AB421D79C40F698BC488D6E9167C8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2">
    <w:name w:val="A7F2ADFE153D484F8299724C6F63C5D2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2">
    <w:name w:val="9E85EDBABE514C8A9E32CF2A207D8079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2">
    <w:name w:val="56D9705D2287427A930A21D639665B5D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2">
    <w:name w:val="3B1562E937C649FA8A2E88663B37FD75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60E29FBCE741D5A3F8155FC03708AF">
    <w:name w:val="BE60E29FBCE741D5A3F8155FC03708AF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C3256CE93F847B0A9CDD9802A13FB4A">
    <w:name w:val="BC3256CE93F847B0A9CDD9802A13FB4A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8C3D814D42F4A53BB9F8BEA3AEA9555">
    <w:name w:val="B8C3D814D42F4A53BB9F8BEA3AEA955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4ED808B29464A21BB6CAED87C3FDD9F">
    <w:name w:val="C4ED808B29464A21BB6CAED87C3FDD9F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C30B12210D1484AB372D239DA760DD5">
    <w:name w:val="FC30B12210D1484AB372D239DA760DD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20A12C993A49978F3D66C048F15063">
    <w:name w:val="1320A12C993A49978F3D66C048F1506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3159D27D4C94E5890AB832ED08545FF">
    <w:name w:val="D3159D27D4C94E5890AB832ED08545FF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C11E167F6402A9ACB3A1EA3C622B9">
    <w:name w:val="13AC11E167F6402A9ACB3A1EA3C622B9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7A23DFE3D514E78B3B0104D64E6BE69">
    <w:name w:val="27A23DFE3D514E78B3B0104D64E6BE69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744258471E4A8985F8893B546DB03C">
    <w:name w:val="73744258471E4A8985F8893B546DB03C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2AC1A2432834D1599C2DCB564EEDCDC">
    <w:name w:val="02AC1A2432834D1599C2DCB564EEDCDC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C0469799D344520B1D075F864CF646F">
    <w:name w:val="3C0469799D344520B1D075F864CF646F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29">
    <w:name w:val="8AF3D611552F496FBCE5BA3A9D63A03129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7">
    <w:name w:val="CD7455A6EDEF46548762E758FF77A6E77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1">
    <w:name w:val="1CB92B680E53402783F56096DB50A360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2">
    <w:name w:val="561CC165BA744957A0FBCC24B2E20D313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7">
    <w:name w:val="F653BB78C1DD4AE38BB2E2EE3A5EF19027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1">
    <w:name w:val="D2B70BBC223543C3837C04558CED13C5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1">
    <w:name w:val="646B0CA727AB45E5B00DF9AA59ED00DD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1">
    <w:name w:val="D208B136DCD44A54BD30B4D0AF994750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1">
    <w:name w:val="1D5FF453D88441748304D8B1A9715B7B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2">
    <w:name w:val="C94C19E4BCC9495DB4B499B4D612F0C522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5">
    <w:name w:val="2977F13965BD4D4492999E6F7FA65EC94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6">
    <w:name w:val="F603A6A73BC149B09747607FA818FCD9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6">
    <w:name w:val="93F35CE682CF4EF683D639296240D0CF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6">
    <w:name w:val="7DDBCE5206D64721A7585961CFB676BA26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5">
    <w:name w:val="929552C21DC84F80B911B41F52CDDAD1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5">
    <w:name w:val="B3C982D8CD43478FBECAE53E84F088FC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5">
    <w:name w:val="226DB957F9D94B87B4D28A634FF3ABAF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5">
    <w:name w:val="CB3999ABD44049AA9718802FE1AFA1DA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5">
    <w:name w:val="CB59FE84EDC143C390E8282ACBFB52FD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5">
    <w:name w:val="92F5AB982B644F52905A78E39D6D67EA25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3">
    <w:name w:val="FABB9AF791964CE9B11CFB74FD2FC241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3">
    <w:name w:val="0A53E22E212A44118FA1F80C2250311C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3">
    <w:name w:val="1064536B1E0B4E219EED3A6CD7E8468B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3">
    <w:name w:val="A0DAB9B8D22C4B998E3EC2CF31D44FAD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3">
    <w:name w:val="FBD0AD5ECFC04393A6F565EC64B987D2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3">
    <w:name w:val="17A4A86575CF4859B09032F6A9236434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3">
    <w:name w:val="319A3944374643619C61661069CDC448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3">
    <w:name w:val="1E07F7A242074BE7A2314BB2297B37BC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3">
    <w:name w:val="70807D30BFC743FE88FC210AF3AE858A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3">
    <w:name w:val="7399909650714901A5EC570A14FC1AF1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3">
    <w:name w:val="88B586DFBAFB4166B919288CE3E592E7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3">
    <w:name w:val="305659A87F6E49FAA17628BB48AB11E5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3">
    <w:name w:val="8CF8E95048B34FBEB794568050109D37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3">
    <w:name w:val="E769B250DC0E40F49342026A832AFB7C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3">
    <w:name w:val="8121AF201478404AB28AC5948FC7931B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3">
    <w:name w:val="EC064E53B42C473A8E49652E4195164A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3">
    <w:name w:val="31DD3417EAB049DBADA8207346BEE4EB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3">
    <w:name w:val="58D0CE22E97D461AB8067AC88CACED0F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3">
    <w:name w:val="1FB6FAAB1ECB4F27A1C04C70DB94C53F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3">
    <w:name w:val="328AB421D79C40F698BC488D6E9167C8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3">
    <w:name w:val="A7F2ADFE153D484F8299724C6F63C5D2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3">
    <w:name w:val="9E85EDBABE514C8A9E32CF2A207D8079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3">
    <w:name w:val="56D9705D2287427A930A21D639665B5D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3">
    <w:name w:val="3B1562E937C649FA8A2E88663B37FD753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60E29FBCE741D5A3F8155FC03708AF1">
    <w:name w:val="BE60E29FBCE741D5A3F8155FC03708AF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C3256CE93F847B0A9CDD9802A13FB4A1">
    <w:name w:val="BC3256CE93F847B0A9CDD9802A13FB4A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8C3D814D42F4A53BB9F8BEA3AEA95551">
    <w:name w:val="B8C3D814D42F4A53BB9F8BEA3AEA9555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4ED808B29464A21BB6CAED87C3FDD9F1">
    <w:name w:val="C4ED808B29464A21BB6CAED87C3FDD9F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C30B12210D1484AB372D239DA760DD51">
    <w:name w:val="FC30B12210D1484AB372D239DA760DD5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20A12C993A49978F3D66C048F150631">
    <w:name w:val="1320A12C993A49978F3D66C048F15063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3159D27D4C94E5890AB832ED08545FF1">
    <w:name w:val="D3159D27D4C94E5890AB832ED08545FF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C11E167F6402A9ACB3A1EA3C622B91">
    <w:name w:val="13AC11E167F6402A9ACB3A1EA3C622B9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7A23DFE3D514E78B3B0104D64E6BE691">
    <w:name w:val="27A23DFE3D514E78B3B0104D64E6BE69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744258471E4A8985F8893B546DB03C1">
    <w:name w:val="73744258471E4A8985F8893B546DB03C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2AC1A2432834D1599C2DCB564EEDCDC1">
    <w:name w:val="02AC1A2432834D1599C2DCB564EEDCDC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C0469799D344520B1D075F864CF646F1">
    <w:name w:val="3C0469799D344520B1D075F864CF646F1"/>
    <w:rsid w:val="00F703E9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3285A4C052C4694BCD8687E0EB55232">
    <w:name w:val="E3285A4C052C4694BCD8687E0EB55232"/>
    <w:rsid w:val="002F7600"/>
  </w:style>
  <w:style w:type="paragraph" w:customStyle="1" w:styleId="8AF3D611552F496FBCE5BA3A9D63A03130">
    <w:name w:val="8AF3D611552F496FBCE5BA3A9D63A03130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8">
    <w:name w:val="CD7455A6EDEF46548762E758FF77A6E7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2">
    <w:name w:val="1CB92B680E53402783F56096DB50A360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3">
    <w:name w:val="561CC165BA744957A0FBCC24B2E20D31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8">
    <w:name w:val="F653BB78C1DD4AE38BB2E2EE3A5EF1902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2">
    <w:name w:val="D2B70BBC223543C3837C04558CED13C5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2">
    <w:name w:val="646B0CA727AB45E5B00DF9AA59ED00DD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2">
    <w:name w:val="D208B136DCD44A54BD30B4D0AF994750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2">
    <w:name w:val="1D5FF453D88441748304D8B1A9715B7B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3">
    <w:name w:val="C94C19E4BCC9495DB4B499B4D612F0C52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6">
    <w:name w:val="2977F13965BD4D4492999E6F7FA65EC94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7">
    <w:name w:val="F603A6A73BC149B09747607FA818FCD9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7">
    <w:name w:val="93F35CE682CF4EF683D639296240D0CF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7">
    <w:name w:val="7DDBCE5206D64721A7585961CFB676BA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6">
    <w:name w:val="929552C21DC84F80B911B41F52CDDAD1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6">
    <w:name w:val="B3C982D8CD43478FBECAE53E84F088FC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6">
    <w:name w:val="226DB957F9D94B87B4D28A634FF3ABAF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6">
    <w:name w:val="CB3999ABD44049AA9718802FE1AFA1DA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6">
    <w:name w:val="CB59FE84EDC143C390E8282ACBFB52FD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6">
    <w:name w:val="92F5AB982B644F52905A78E39D6D67EA26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4">
    <w:name w:val="FABB9AF791964CE9B11CFB74FD2FC241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4">
    <w:name w:val="0A53E22E212A44118FA1F80C2250311C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4">
    <w:name w:val="1064536B1E0B4E219EED3A6CD7E8468B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4">
    <w:name w:val="A0DAB9B8D22C4B998E3EC2CF31D44FAD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4">
    <w:name w:val="FBD0AD5ECFC04393A6F565EC64B987D2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4">
    <w:name w:val="17A4A86575CF4859B09032F6A9236434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4">
    <w:name w:val="319A3944374643619C61661069CDC448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4">
    <w:name w:val="1E07F7A242074BE7A2314BB2297B37BC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4">
    <w:name w:val="70807D30BFC743FE88FC210AF3AE858A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4">
    <w:name w:val="7399909650714901A5EC570A14FC1AF1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4">
    <w:name w:val="88B586DFBAFB4166B919288CE3E592E7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4">
    <w:name w:val="305659A87F6E49FAA17628BB48AB11E5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4">
    <w:name w:val="8CF8E95048B34FBEB794568050109D37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4">
    <w:name w:val="E769B250DC0E40F49342026A832AFB7C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4">
    <w:name w:val="8121AF201478404AB28AC5948FC7931B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4">
    <w:name w:val="EC064E53B42C473A8E49652E4195164A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4">
    <w:name w:val="31DD3417EAB049DBADA8207346BEE4EB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4">
    <w:name w:val="58D0CE22E97D461AB8067AC88CACED0F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4">
    <w:name w:val="1FB6FAAB1ECB4F27A1C04C70DB94C53F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4">
    <w:name w:val="328AB421D79C40F698BC488D6E9167C8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4">
    <w:name w:val="A7F2ADFE153D484F8299724C6F63C5D2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4">
    <w:name w:val="9E85EDBABE514C8A9E32CF2A207D8079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4">
    <w:name w:val="56D9705D2287427A930A21D639665B5D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4">
    <w:name w:val="3B1562E937C649FA8A2E88663B37FD75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60E29FBCE741D5A3F8155FC03708AF2">
    <w:name w:val="BE60E29FBCE741D5A3F8155FC03708AF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C3256CE93F847B0A9CDD9802A13FB4A2">
    <w:name w:val="BC3256CE93F847B0A9CDD9802A13FB4A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8C3D814D42F4A53BB9F8BEA3AEA95552">
    <w:name w:val="B8C3D814D42F4A53BB9F8BEA3AEA9555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4ED808B29464A21BB6CAED87C3FDD9F2">
    <w:name w:val="C4ED808B29464A21BB6CAED87C3FDD9F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C30B12210D1484AB372D239DA760DD52">
    <w:name w:val="FC30B12210D1484AB372D239DA760DD5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20A12C993A49978F3D66C048F150632">
    <w:name w:val="1320A12C993A49978F3D66C048F15063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3159D27D4C94E5890AB832ED08545FF2">
    <w:name w:val="D3159D27D4C94E5890AB832ED08545FF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C11E167F6402A9ACB3A1EA3C622B92">
    <w:name w:val="13AC11E167F6402A9ACB3A1EA3C622B92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619D86FE9484E2E88CB2B50FB90955F">
    <w:name w:val="7619D86FE9484E2E88CB2B50FB90955F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44EBCFB319F49409406FB0ECAAA2300">
    <w:name w:val="444EBCFB319F49409406FB0ECAAA2300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89B99F6F7644C5A14F8FFB966F596C">
    <w:name w:val="8189B99F6F7644C5A14F8FFB966F596C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D37584944724C5183ADA69939CF77B0">
    <w:name w:val="5D37584944724C5183ADA69939CF77B0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FB4964DA19B49D5AF79F985C2CA7AEC">
    <w:name w:val="5FB4964DA19B49D5AF79F985C2CA7AEC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B5CCA53F7624524820CFA1C37D1F89B">
    <w:name w:val="7B5CCA53F7624524820CFA1C37D1F89B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31">
    <w:name w:val="8AF3D611552F496FBCE5BA3A9D63A0313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9">
    <w:name w:val="CD7455A6EDEF46548762E758FF77A6E79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3">
    <w:name w:val="1CB92B680E53402783F56096DB50A360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4">
    <w:name w:val="561CC165BA744957A0FBCC24B2E20D313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29">
    <w:name w:val="F653BB78C1DD4AE38BB2E2EE3A5EF19029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3">
    <w:name w:val="D2B70BBC223543C3837C04558CED13C5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3">
    <w:name w:val="646B0CA727AB45E5B00DF9AA59ED00DD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3">
    <w:name w:val="D208B136DCD44A54BD30B4D0AF994750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3">
    <w:name w:val="1D5FF453D88441748304D8B1A9715B7B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4">
    <w:name w:val="C94C19E4BCC9495DB4B499B4D612F0C524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7">
    <w:name w:val="2977F13965BD4D4492999E6F7FA65EC94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03A6A73BC149B09747607FA818FCD98">
    <w:name w:val="F603A6A73BC149B09747607FA818FCD9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3F35CE682CF4EF683D639296240D0CF8">
    <w:name w:val="93F35CE682CF4EF683D639296240D0CF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8">
    <w:name w:val="7DDBCE5206D64721A7585961CFB676BA28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7">
    <w:name w:val="929552C21DC84F80B911B41F52CDDAD1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7">
    <w:name w:val="B3C982D8CD43478FBECAE53E84F088FC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7">
    <w:name w:val="226DB957F9D94B87B4D28A634FF3ABAF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7">
    <w:name w:val="CB3999ABD44049AA9718802FE1AFA1DA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7">
    <w:name w:val="CB59FE84EDC143C390E8282ACBFB52FD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7">
    <w:name w:val="92F5AB982B644F52905A78E39D6D67EA27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ABB9AF791964CE9B11CFB74FD2FC2415">
    <w:name w:val="FABB9AF791964CE9B11CFB74FD2FC241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A53E22E212A44118FA1F80C2250311C5">
    <w:name w:val="0A53E22E212A44118FA1F80C2250311C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064536B1E0B4E219EED3A6CD7E8468B5">
    <w:name w:val="1064536B1E0B4E219EED3A6CD7E8468B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0DAB9B8D22C4B998E3EC2CF31D44FAD5">
    <w:name w:val="A0DAB9B8D22C4B998E3EC2CF31D44FAD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BD0AD5ECFC04393A6F565EC64B987D25">
    <w:name w:val="FBD0AD5ECFC04393A6F565EC64B987D2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7A4A86575CF4859B09032F6A92364345">
    <w:name w:val="17A4A86575CF4859B09032F6A9236434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9A3944374643619C61661069CDC4485">
    <w:name w:val="319A3944374643619C61661069CDC448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E07F7A242074BE7A2314BB2297B37BC5">
    <w:name w:val="1E07F7A242074BE7A2314BB2297B37BC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0807D30BFC743FE88FC210AF3AE858A5">
    <w:name w:val="70807D30BFC743FE88FC210AF3AE858A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99909650714901A5EC570A14FC1AF15">
    <w:name w:val="7399909650714901A5EC570A14FC1AF1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8B586DFBAFB4166B919288CE3E592E75">
    <w:name w:val="88B586DFBAFB4166B919288CE3E592E7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05659A87F6E49FAA17628BB48AB11E55">
    <w:name w:val="305659A87F6E49FAA17628BB48AB11E5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CF8E95048B34FBEB794568050109D375">
    <w:name w:val="8CF8E95048B34FBEB794568050109D37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769B250DC0E40F49342026A832AFB7C5">
    <w:name w:val="E769B250DC0E40F49342026A832AFB7C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21AF201478404AB28AC5948FC7931B5">
    <w:name w:val="8121AF201478404AB28AC5948FC7931B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EC064E53B42C473A8E49652E4195164A5">
    <w:name w:val="EC064E53B42C473A8E49652E4195164A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1DD3417EAB049DBADA8207346BEE4EB5">
    <w:name w:val="31DD3417EAB049DBADA8207346BEE4EB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8D0CE22E97D461AB8067AC88CACED0F5">
    <w:name w:val="58D0CE22E97D461AB8067AC88CACED0F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FB6FAAB1ECB4F27A1C04C70DB94C53F5">
    <w:name w:val="1FB6FAAB1ECB4F27A1C04C70DB94C53F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28AB421D79C40F698BC488D6E9167C85">
    <w:name w:val="328AB421D79C40F698BC488D6E9167C8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7F2ADFE153D484F8299724C6F63C5D25">
    <w:name w:val="A7F2ADFE153D484F8299724C6F63C5D2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E85EDBABE514C8A9E32CF2A207D80795">
    <w:name w:val="9E85EDBABE514C8A9E32CF2A207D8079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D9705D2287427A930A21D639665B5D5">
    <w:name w:val="56D9705D2287427A930A21D639665B5D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3B1562E937C649FA8A2E88663B37FD755">
    <w:name w:val="3B1562E937C649FA8A2E88663B37FD755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E60E29FBCE741D5A3F8155FC03708AF3">
    <w:name w:val="BE60E29FBCE741D5A3F8155FC03708AF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C3256CE93F847B0A9CDD9802A13FB4A3">
    <w:name w:val="BC3256CE93F847B0A9CDD9802A13FB4A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8C3D814D42F4A53BB9F8BEA3AEA95553">
    <w:name w:val="B8C3D814D42F4A53BB9F8BEA3AEA9555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4ED808B29464A21BB6CAED87C3FDD9F3">
    <w:name w:val="C4ED808B29464A21BB6CAED87C3FDD9F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C30B12210D1484AB372D239DA760DD53">
    <w:name w:val="FC30B12210D1484AB372D239DA760DD5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20A12C993A49978F3D66C048F150633">
    <w:name w:val="1320A12C993A49978F3D66C048F15063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3159D27D4C94E5890AB832ED08545FF3">
    <w:name w:val="D3159D27D4C94E5890AB832ED08545FF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3AC11E167F6402A9ACB3A1EA3C622B93">
    <w:name w:val="13AC11E167F6402A9ACB3A1EA3C622B93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619D86FE9484E2E88CB2B50FB90955F1">
    <w:name w:val="7619D86FE9484E2E88CB2B50FB90955F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44EBCFB319F49409406FB0ECAAA23001">
    <w:name w:val="444EBCFB319F49409406FB0ECAAA2300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189B99F6F7644C5A14F8FFB966F596C1">
    <w:name w:val="8189B99F6F7644C5A14F8FFB966F596C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D37584944724C5183ADA69939CF77B01">
    <w:name w:val="5D37584944724C5183ADA69939CF77B0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FB4964DA19B49D5AF79F985C2CA7AEC1">
    <w:name w:val="5FB4964DA19B49D5AF79F985C2CA7AEC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B5CCA53F7624524820CFA1C37D1F89B1">
    <w:name w:val="7B5CCA53F7624524820CFA1C37D1F89B1"/>
    <w:rsid w:val="002F7600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8AF3D611552F496FBCE5BA3A9D63A03132">
    <w:name w:val="8AF3D611552F496FBCE5BA3A9D63A03132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D7455A6EDEF46548762E758FF77A6E710">
    <w:name w:val="CD7455A6EDEF46548762E758FF77A6E710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CB92B680E53402783F56096DB50A36034">
    <w:name w:val="1CB92B680E53402783F56096DB50A360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61CC165BA744957A0FBCC24B2E20D3135">
    <w:name w:val="561CC165BA744957A0FBCC24B2E20D3135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53BB78C1DD4AE38BB2E2EE3A5EF19030">
    <w:name w:val="F653BB78C1DD4AE38BB2E2EE3A5EF19030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B70BBC223543C3837C04558CED13C534">
    <w:name w:val="D2B70BBC223543C3837C04558CED13C5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46B0CA727AB45E5B00DF9AA59ED00DD34">
    <w:name w:val="646B0CA727AB45E5B00DF9AA59ED00DD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D208B136DCD44A54BD30B4D0AF99475034">
    <w:name w:val="D208B136DCD44A54BD30B4D0AF994750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1D5FF453D88441748304D8B1A9715B7B34">
    <w:name w:val="1D5FF453D88441748304D8B1A9715B7B34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94C19E4BCC9495DB4B499B4D612F0C525">
    <w:name w:val="C94C19E4BCC9495DB4B499B4D612F0C525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977F13965BD4D4492999E6F7FA65EC948">
    <w:name w:val="2977F13965BD4D4492999E6F7FA65EC94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DDBCE5206D64721A7585961CFB676BA29">
    <w:name w:val="7DDBCE5206D64721A7585961CFB676BA29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9552C21DC84F80B911B41F52CDDAD128">
    <w:name w:val="929552C21DC84F80B911B41F52CDDAD1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B3C982D8CD43478FBECAE53E84F088FC28">
    <w:name w:val="B3C982D8CD43478FBECAE53E84F088FC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26DB957F9D94B87B4D28A634FF3ABAF28">
    <w:name w:val="226DB957F9D94B87B4D28A634FF3ABAF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3999ABD44049AA9718802FE1AFA1DA28">
    <w:name w:val="CB3999ABD44049AA9718802FE1AFA1DA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CB59FE84EDC143C390E8282ACBFB52FD28">
    <w:name w:val="CB59FE84EDC143C390E8282ACBFB52FD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92F5AB982B644F52905A78E39D6D67EA28">
    <w:name w:val="92F5AB982B644F52905A78E39D6D67EA28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DAB3764FB7D43F6AC1A77C676586B93">
    <w:name w:val="FDAB3764FB7D43F6AC1A77C676586B93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73D64C1238B7425B85DD27CB358619B0">
    <w:name w:val="73D64C1238B7425B85DD27CB358619B0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4494C1F81569437CA4AA843A390050AF">
    <w:name w:val="4494C1F81569437CA4AA843A390050AF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046DFD36ED7F480887BCDA8EC5E3340B">
    <w:name w:val="046DFD36ED7F480887BCDA8EC5E3340B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A4A5DBCD6F73461AB2054427D4898BD2">
    <w:name w:val="A4A5DBCD6F73461AB2054427D4898BD2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66A794A5DCC04F20A8CA436F4DE4918B">
    <w:name w:val="66A794A5DCC04F20A8CA436F4DE4918B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23E873FD99E940C4B28F3B008DA4C0CC">
    <w:name w:val="23E873FD99E940C4B28F3B008DA4C0CC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F6A5968E89B64DB3BBD6D0881A56766A">
    <w:name w:val="F6A5968E89B64DB3BBD6D0881A56766A"/>
    <w:rsid w:val="001D399C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paragraph" w:customStyle="1" w:styleId="5451A6975C4F48C4BC7A932F3C7D6071">
    <w:name w:val="5451A6975C4F48C4BC7A932F3C7D6071"/>
    <w:rsid w:val="001D399C"/>
  </w:style>
  <w:style w:type="paragraph" w:customStyle="1" w:styleId="BE9D3EE431824CB699285BD07D1E9B05">
    <w:name w:val="BE9D3EE431824CB699285BD07D1E9B05"/>
    <w:rsid w:val="001D399C"/>
  </w:style>
  <w:style w:type="paragraph" w:customStyle="1" w:styleId="4562D8496BF1474787712120B568D34E">
    <w:name w:val="4562D8496BF1474787712120B568D34E"/>
    <w:rsid w:val="001D399C"/>
  </w:style>
  <w:style w:type="paragraph" w:customStyle="1" w:styleId="27DB815D589E4A03983ED4A980852EF3">
    <w:name w:val="27DB815D589E4A03983ED4A980852EF3"/>
    <w:rsid w:val="001D399C"/>
  </w:style>
  <w:style w:type="paragraph" w:customStyle="1" w:styleId="A3200F0662BE4EC0BD91A0AF313B1ADB">
    <w:name w:val="A3200F0662BE4EC0BD91A0AF313B1ADB"/>
    <w:rsid w:val="001D399C"/>
  </w:style>
  <w:style w:type="paragraph" w:customStyle="1" w:styleId="E06D6E2CA7B04D9B9E0771BE7F92491E">
    <w:name w:val="E06D6E2CA7B04D9B9E0771BE7F92491E"/>
    <w:rsid w:val="001D399C"/>
  </w:style>
  <w:style w:type="paragraph" w:customStyle="1" w:styleId="F60A567216F54C1093369D07FA04ECF5">
    <w:name w:val="F60A567216F54C1093369D07FA04ECF5"/>
    <w:rsid w:val="001D399C"/>
  </w:style>
  <w:style w:type="paragraph" w:customStyle="1" w:styleId="496B930F71554243B5AA65960BA1612C">
    <w:name w:val="496B930F71554243B5AA65960BA1612C"/>
    <w:rsid w:val="001D399C"/>
  </w:style>
  <w:style w:type="paragraph" w:customStyle="1" w:styleId="7FEC318DB7F04A06B48BCFB831E04C8B">
    <w:name w:val="7FEC318DB7F04A06B48BCFB831E04C8B"/>
    <w:rsid w:val="001D399C"/>
  </w:style>
  <w:style w:type="paragraph" w:customStyle="1" w:styleId="06973F05F195496AB4D98D783CA16986">
    <w:name w:val="06973F05F195496AB4D98D783CA16986"/>
    <w:rsid w:val="003404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B3BE6-887E-4007-B56C-DC4989D93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E29796E2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2016-10-06T07:20:00Z</dcterms:created>
  <dcterms:modified xsi:type="dcterms:W3CDTF">2016-10-06T07:20:00Z</dcterms:modified>
</cp:coreProperties>
</file>